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52149B" w14:textId="4262CEE3" w:rsidR="007E5105" w:rsidRPr="007E5105" w:rsidRDefault="007E5105" w:rsidP="007E5105">
      <w:pPr>
        <w:tabs>
          <w:tab w:val="left" w:pos="1701"/>
          <w:tab w:val="right" w:pos="9639"/>
        </w:tabs>
        <w:spacing w:after="0"/>
        <w:rPr>
          <w:rFonts w:cs="Arial"/>
          <w:b/>
          <w:sz w:val="22"/>
          <w:szCs w:val="22"/>
          <w:lang w:val="en-US" w:eastAsia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7E5105">
        <w:rPr>
          <w:rFonts w:cs="Arial"/>
          <w:b/>
          <w:sz w:val="22"/>
          <w:szCs w:val="22"/>
          <w:lang w:val="en-US" w:eastAsia="en-US"/>
        </w:rPr>
        <w:t>3GPP TSG-RAN WG2 Meeting #1</w:t>
      </w:r>
      <w:r w:rsidR="00BC4E9D">
        <w:rPr>
          <w:rFonts w:eastAsia="新細明體" w:cs="Arial" w:hint="eastAsia"/>
          <w:b/>
          <w:sz w:val="22"/>
          <w:szCs w:val="22"/>
          <w:lang w:val="en-US" w:eastAsia="zh-TW"/>
        </w:rPr>
        <w:t>2</w:t>
      </w:r>
      <w:r w:rsidR="00164175">
        <w:rPr>
          <w:rFonts w:eastAsia="新細明體" w:cs="Arial" w:hint="eastAsia"/>
          <w:b/>
          <w:sz w:val="22"/>
          <w:szCs w:val="22"/>
          <w:lang w:val="en-US" w:eastAsia="zh-TW"/>
        </w:rPr>
        <w:t>1</w:t>
      </w:r>
      <w:r w:rsidRPr="007E5105">
        <w:rPr>
          <w:rFonts w:cs="Arial"/>
          <w:b/>
          <w:sz w:val="22"/>
          <w:szCs w:val="22"/>
          <w:lang w:val="en-US" w:eastAsia="en-US"/>
        </w:rPr>
        <w:tab/>
      </w:r>
      <w:r w:rsidRPr="009B59EE">
        <w:rPr>
          <w:rFonts w:cs="Arial"/>
          <w:b/>
          <w:i/>
          <w:iCs/>
          <w:sz w:val="22"/>
          <w:szCs w:val="22"/>
          <w:lang w:val="en-US" w:eastAsia="en-US"/>
        </w:rPr>
        <w:t>R2-</w:t>
      </w:r>
      <w:r w:rsidR="009B59EE" w:rsidRPr="009B59EE">
        <w:rPr>
          <w:rFonts w:cs="Arial"/>
          <w:b/>
          <w:i/>
          <w:iCs/>
          <w:sz w:val="22"/>
          <w:szCs w:val="22"/>
          <w:lang w:val="en-US" w:eastAsia="en-US"/>
        </w:rPr>
        <w:t>2</w:t>
      </w:r>
      <w:r w:rsidR="009E74BA">
        <w:rPr>
          <w:rFonts w:cs="Arial"/>
          <w:b/>
          <w:i/>
          <w:iCs/>
          <w:sz w:val="22"/>
          <w:szCs w:val="22"/>
          <w:lang w:val="en-US" w:eastAsia="en-US"/>
        </w:rPr>
        <w:t>30172</w:t>
      </w:r>
      <w:r w:rsidR="0017291C">
        <w:rPr>
          <w:rFonts w:eastAsia="新細明體" w:cs="Arial"/>
          <w:b/>
          <w:i/>
          <w:iCs/>
          <w:sz w:val="22"/>
          <w:szCs w:val="22"/>
          <w:lang w:val="en-US" w:eastAsia="zh-TW"/>
        </w:rPr>
        <w:t>3</w:t>
      </w:r>
    </w:p>
    <w:p w14:paraId="29628EE3" w14:textId="66E3F305" w:rsidR="00B4038A" w:rsidRPr="00164175" w:rsidRDefault="00164175" w:rsidP="007E5105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2"/>
          <w:szCs w:val="22"/>
        </w:rPr>
      </w:pPr>
      <w:r w:rsidRPr="00164175">
        <w:rPr>
          <w:rFonts w:eastAsia="MS Mincho"/>
          <w:b/>
          <w:sz w:val="22"/>
          <w:szCs w:val="22"/>
          <w:lang w:eastAsia="x-none"/>
        </w:rPr>
        <w:t>Athens</w:t>
      </w:r>
      <w:r w:rsidRPr="00164175">
        <w:rPr>
          <w:rFonts w:eastAsia="MS Mincho" w:cs="Arial"/>
          <w:b/>
          <w:sz w:val="22"/>
          <w:szCs w:val="22"/>
          <w:lang w:eastAsia="x-none"/>
        </w:rPr>
        <w:t>, Greece, 27</w:t>
      </w:r>
      <w:r w:rsidRPr="00164175">
        <w:rPr>
          <w:rFonts w:eastAsia="MS Mincho" w:cs="Arial"/>
          <w:b/>
          <w:sz w:val="22"/>
          <w:szCs w:val="22"/>
          <w:vertAlign w:val="superscript"/>
          <w:lang w:eastAsia="x-none"/>
        </w:rPr>
        <w:t>th</w:t>
      </w:r>
      <w:r w:rsidRPr="00164175">
        <w:rPr>
          <w:rFonts w:eastAsia="MS Mincho" w:cs="Arial"/>
          <w:b/>
          <w:sz w:val="22"/>
          <w:szCs w:val="22"/>
          <w:lang w:eastAsia="x-none"/>
        </w:rPr>
        <w:t xml:space="preserve"> February - 3</w:t>
      </w:r>
      <w:r w:rsidRPr="00164175">
        <w:rPr>
          <w:rFonts w:eastAsia="MS Mincho" w:cs="Arial"/>
          <w:b/>
          <w:sz w:val="22"/>
          <w:szCs w:val="22"/>
          <w:vertAlign w:val="superscript"/>
          <w:lang w:eastAsia="x-none"/>
        </w:rPr>
        <w:t>rd</w:t>
      </w:r>
      <w:r w:rsidRPr="00164175">
        <w:rPr>
          <w:rFonts w:eastAsia="MS Mincho" w:cs="Arial"/>
          <w:b/>
          <w:sz w:val="22"/>
          <w:szCs w:val="22"/>
          <w:lang w:eastAsia="x-none"/>
        </w:rPr>
        <w:t xml:space="preserve"> </w:t>
      </w:r>
      <w:proofErr w:type="gramStart"/>
      <w:r w:rsidRPr="00164175">
        <w:rPr>
          <w:rFonts w:eastAsia="MS Mincho" w:cs="Arial"/>
          <w:b/>
          <w:sz w:val="22"/>
          <w:szCs w:val="22"/>
          <w:lang w:eastAsia="x-none"/>
        </w:rPr>
        <w:t>March,</w:t>
      </w:r>
      <w:proofErr w:type="gramEnd"/>
      <w:r w:rsidRPr="00164175">
        <w:rPr>
          <w:rFonts w:eastAsia="MS Mincho"/>
          <w:b/>
          <w:sz w:val="22"/>
          <w:szCs w:val="22"/>
          <w:lang w:eastAsia="x-none"/>
        </w:rPr>
        <w:t xml:space="preserve"> 2023</w:t>
      </w:r>
      <w:r w:rsidR="00B4038A" w:rsidRPr="00164175"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45105356" w14:textId="77777777" w:rsidR="00B4038A" w:rsidRDefault="00B4038A" w:rsidP="00B4038A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1E59DEEA" w14:textId="5859CA2B" w:rsidR="00B4038A" w:rsidRDefault="00B4038A" w:rsidP="00B4038A">
      <w:pPr>
        <w:pStyle w:val="3GPPHeader"/>
        <w:rPr>
          <w:sz w:val="22"/>
          <w:szCs w:val="22"/>
        </w:rPr>
      </w:pPr>
      <w:r w:rsidRPr="000575E5">
        <w:rPr>
          <w:sz w:val="22"/>
          <w:szCs w:val="22"/>
        </w:rPr>
        <w:t>Agenda Item:</w:t>
      </w:r>
      <w:r w:rsidRPr="000575E5">
        <w:rPr>
          <w:sz w:val="22"/>
          <w:szCs w:val="22"/>
        </w:rPr>
        <w:tab/>
      </w:r>
      <w:r w:rsidR="00775983">
        <w:rPr>
          <w:sz w:val="22"/>
          <w:szCs w:val="22"/>
        </w:rPr>
        <w:t>8.</w:t>
      </w:r>
      <w:r w:rsidR="00A3642A">
        <w:rPr>
          <w:sz w:val="22"/>
          <w:szCs w:val="22"/>
        </w:rPr>
        <w:t>15</w:t>
      </w:r>
      <w:r w:rsidR="00775983">
        <w:rPr>
          <w:sz w:val="22"/>
          <w:szCs w:val="22"/>
        </w:rPr>
        <w:t>.</w:t>
      </w:r>
      <w:r w:rsidR="00A3642A">
        <w:rPr>
          <w:sz w:val="22"/>
          <w:szCs w:val="22"/>
        </w:rPr>
        <w:t>2</w:t>
      </w:r>
    </w:p>
    <w:p w14:paraId="78C97439" w14:textId="51227282" w:rsidR="00B4038A" w:rsidRDefault="00B4038A" w:rsidP="00B4038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5A5CEA">
        <w:rPr>
          <w:sz w:val="22"/>
          <w:szCs w:val="22"/>
        </w:rPr>
        <w:t>MediaTek</w:t>
      </w:r>
      <w:r w:rsidR="007E5105">
        <w:rPr>
          <w:sz w:val="22"/>
          <w:szCs w:val="22"/>
        </w:rPr>
        <w:t xml:space="preserve"> Inc.</w:t>
      </w:r>
    </w:p>
    <w:p w14:paraId="637C97E8" w14:textId="0C470F9B" w:rsidR="00B4038A" w:rsidRDefault="00B4038A" w:rsidP="00B4038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7A319B" w:rsidRPr="00E6548B">
        <w:t>Channel Access Priority Classes</w:t>
      </w:r>
      <w:r w:rsidR="004C7D81">
        <w:t xml:space="preserve"> for SL-U</w:t>
      </w:r>
    </w:p>
    <w:p w14:paraId="3DDC7A05" w14:textId="77777777" w:rsidR="00B4038A" w:rsidRDefault="00B4038A" w:rsidP="00B4038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4E41EA62" w14:textId="77777777" w:rsidR="00B4038A" w:rsidRDefault="00B4038A" w:rsidP="00B4038A"/>
    <w:p w14:paraId="51C97FE7" w14:textId="77777777" w:rsidR="00B4038A" w:rsidRDefault="00B4038A" w:rsidP="00B4038A">
      <w:pPr>
        <w:pStyle w:val="1"/>
      </w:pPr>
      <w:bookmarkStart w:id="4" w:name="_Ref488331639"/>
      <w:r>
        <w:t>Introduction</w:t>
      </w:r>
      <w:bookmarkEnd w:id="4"/>
    </w:p>
    <w:p w14:paraId="5A75E13B" w14:textId="2320A559" w:rsidR="00E72E03" w:rsidRDefault="00CF460E" w:rsidP="00690B2A">
      <w:pPr>
        <w:pStyle w:val="ad"/>
        <w:spacing w:before="120"/>
        <w:rPr>
          <w:rFonts w:eastAsia="Malgun Gothic"/>
          <w:lang w:eastAsia="ko-KR"/>
        </w:rPr>
      </w:pPr>
      <w:bookmarkStart w:id="5" w:name="_Ref178064866"/>
      <w:r>
        <w:rPr>
          <w:lang w:eastAsia="ko-KR"/>
        </w:rPr>
        <w:t xml:space="preserve">According to the </w:t>
      </w:r>
      <w:r w:rsidR="00A3642A">
        <w:rPr>
          <w:lang w:eastAsia="ko-KR"/>
        </w:rPr>
        <w:t xml:space="preserve">work item description for </w:t>
      </w:r>
      <w:proofErr w:type="spellStart"/>
      <w:r w:rsidR="00A3642A">
        <w:rPr>
          <w:lang w:eastAsia="ko-KR"/>
        </w:rPr>
        <w:t>sidelink</w:t>
      </w:r>
      <w:proofErr w:type="spellEnd"/>
      <w:r w:rsidR="00A3642A">
        <w:rPr>
          <w:lang w:eastAsia="ko-KR"/>
        </w:rPr>
        <w:t xml:space="preserve"> evolution</w:t>
      </w:r>
      <w:r w:rsidR="00D876C6">
        <w:rPr>
          <w:lang w:eastAsia="ko-KR"/>
        </w:rPr>
        <w:t xml:space="preserve">, </w:t>
      </w:r>
      <w:proofErr w:type="spellStart"/>
      <w:r w:rsidR="003E6F6A">
        <w:rPr>
          <w:lang w:eastAsia="ko-KR"/>
        </w:rPr>
        <w:t>sidelink</w:t>
      </w:r>
      <w:proofErr w:type="spellEnd"/>
      <w:r w:rsidR="003E6F6A">
        <w:rPr>
          <w:lang w:eastAsia="ko-KR"/>
        </w:rPr>
        <w:t xml:space="preserve"> unlicensed is the key scope. There are several issues that may fall into the RAN2 scope including </w:t>
      </w:r>
      <w:r w:rsidR="003E6F6A">
        <w:t>LBT impact to MAC (e.g., LBT failure, resource allocation, DRX operation, etc.)</w:t>
      </w:r>
      <w:r w:rsidR="005C0A2D">
        <w:rPr>
          <w:lang w:eastAsia="ko-KR"/>
        </w:rPr>
        <w:t>.</w:t>
      </w:r>
      <w:r w:rsidR="00E72E03">
        <w:rPr>
          <w:lang w:eastAsia="ko-KR"/>
        </w:rPr>
        <w:t xml:space="preserve"> </w:t>
      </w:r>
    </w:p>
    <w:p w14:paraId="58F18B1B" w14:textId="6DECF1F7" w:rsidR="005B51BD" w:rsidRDefault="003E6F6A" w:rsidP="00690B2A">
      <w:pPr>
        <w:pStyle w:val="ad"/>
        <w:spacing w:before="120"/>
        <w:rPr>
          <w:lang w:eastAsia="ko-KR"/>
        </w:rPr>
      </w:pPr>
      <w:r>
        <w:t xml:space="preserve">This paper </w:t>
      </w:r>
      <w:r w:rsidR="00715A7B">
        <w:t>discusses</w:t>
      </w:r>
      <w:r>
        <w:t xml:space="preserve"> the</w:t>
      </w:r>
      <w:r w:rsidRPr="003E6F6A">
        <w:t xml:space="preserve"> </w:t>
      </w:r>
      <w:r w:rsidR="00A33EA5">
        <w:t xml:space="preserve">Channel Access Priority Class </w:t>
      </w:r>
      <w:r>
        <w:t xml:space="preserve">for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unlicensed. </w:t>
      </w:r>
    </w:p>
    <w:bookmarkEnd w:id="5"/>
    <w:p w14:paraId="2247FD95" w14:textId="49434210" w:rsidR="00B4038A" w:rsidRDefault="00B4038A" w:rsidP="00B4038A">
      <w:pPr>
        <w:pStyle w:val="1"/>
      </w:pPr>
      <w:r>
        <w:t>Discussion</w:t>
      </w:r>
    </w:p>
    <w:p w14:paraId="4AF06B7B" w14:textId="74E97E80" w:rsidR="0065285C" w:rsidRDefault="004105F3" w:rsidP="0065285C">
      <w:pPr>
        <w:pStyle w:val="2"/>
        <w:rPr>
          <w:lang w:eastAsia="ko-KR"/>
        </w:rPr>
      </w:pPr>
      <w:r>
        <w:rPr>
          <w:lang w:eastAsia="ko-KR"/>
        </w:rPr>
        <w:t xml:space="preserve">Review of </w:t>
      </w:r>
      <w:r w:rsidR="00E6548B">
        <w:rPr>
          <w:rFonts w:hint="eastAsia"/>
        </w:rPr>
        <w:t>CAPC</w:t>
      </w:r>
      <w:r w:rsidR="00327358">
        <w:t>s</w:t>
      </w:r>
      <w:r>
        <w:rPr>
          <w:lang w:eastAsia="ko-KR"/>
        </w:rPr>
        <w:t xml:space="preserve"> for NR-U</w:t>
      </w:r>
    </w:p>
    <w:p w14:paraId="69CB5B87" w14:textId="0FBAFB92" w:rsidR="00E6548B" w:rsidRDefault="00C81968" w:rsidP="00C81968">
      <w:r>
        <w:rPr>
          <w:rFonts w:hint="eastAsia"/>
        </w:rPr>
        <w:t>A</w:t>
      </w:r>
      <w:r>
        <w:t>ccording to the</w:t>
      </w:r>
      <w:r w:rsidR="003D371A">
        <w:t xml:space="preserve"> mechanisms specified for NR-U, </w:t>
      </w:r>
      <w:r w:rsidR="00E6548B" w:rsidRPr="00E6548B">
        <w:t>The Channel Access Priority Classes (CAPC) of radio bearers and MAC CEs</w:t>
      </w:r>
      <w:r w:rsidR="00E6548B">
        <w:t xml:space="preserve"> </w:t>
      </w:r>
      <w:r w:rsidR="00E6548B">
        <w:rPr>
          <w:rFonts w:hint="eastAsia"/>
        </w:rPr>
        <w:t>are</w:t>
      </w:r>
      <w:r w:rsidR="00E6548B">
        <w:t xml:space="preserve"> introduced. When choosing the CAPC of a DRB, the </w:t>
      </w:r>
      <w:proofErr w:type="spellStart"/>
      <w:r w:rsidR="00E6548B">
        <w:t>gNB</w:t>
      </w:r>
      <w:proofErr w:type="spellEnd"/>
      <w:r w:rsidR="00E6548B">
        <w:t xml:space="preserve"> takes into account the 5QIs of all the QoS flows multiplexed in that DRB while considering fairness between different traffic types and transmissions. The table below shows the </w:t>
      </w:r>
      <w:r w:rsidR="00E6548B" w:rsidRPr="00425751">
        <w:t xml:space="preserve">CAPC used for </w:t>
      </w:r>
      <w:r w:rsidR="00E6548B">
        <w:t>the</w:t>
      </w:r>
      <w:r w:rsidR="00E6548B" w:rsidRPr="00425751">
        <w:t xml:space="preserve"> standardized 5Q</w:t>
      </w:r>
      <w:r w:rsidR="00E6548B">
        <w:t>I</w:t>
      </w:r>
      <w:r w:rsidR="00E6548B" w:rsidRPr="00425751">
        <w:t>s</w:t>
      </w:r>
      <w:r w:rsidR="00E6548B">
        <w:t xml:space="preserve">, </w:t>
      </w:r>
      <w:proofErr w:type="gramStart"/>
      <w:r w:rsidR="00E6548B" w:rsidRPr="00425751">
        <w:t>i.e.</w:t>
      </w:r>
      <w:proofErr w:type="gramEnd"/>
      <w:r w:rsidR="00E6548B" w:rsidRPr="00425751">
        <w:t xml:space="preserve"> which CAPC to use for a given QoS flow</w:t>
      </w:r>
      <w:r w:rsidR="00E6548B">
        <w:t xml:space="preserve">. </w:t>
      </w:r>
    </w:p>
    <w:p w14:paraId="005D9300" w14:textId="6B29B5A3" w:rsidR="00E6548B" w:rsidRPr="00425751" w:rsidRDefault="00E6548B" w:rsidP="00E6548B">
      <w:pPr>
        <w:pStyle w:val="TH"/>
      </w:pPr>
      <w:r w:rsidRPr="00425751">
        <w:t>Table 1: Mapping between Channel Access Priority Classes and 5QI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4258"/>
      </w:tblGrid>
      <w:tr w:rsidR="00E6548B" w:rsidRPr="00425751" w14:paraId="41CECACE" w14:textId="77777777" w:rsidTr="00FA366E">
        <w:trPr>
          <w:trHeight w:hRule="exact" w:val="284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0DD22DF" w14:textId="77777777" w:rsidR="00E6548B" w:rsidRPr="00425751" w:rsidRDefault="00E6548B" w:rsidP="00FA366E">
            <w:pPr>
              <w:pStyle w:val="TAH"/>
            </w:pPr>
            <w:r w:rsidRPr="00425751">
              <w:t>CAPC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E8F7D82" w14:textId="77777777" w:rsidR="00E6548B" w:rsidRPr="00425751" w:rsidRDefault="00E6548B" w:rsidP="00FA366E">
            <w:pPr>
              <w:pStyle w:val="TAH"/>
            </w:pPr>
            <w:r w:rsidRPr="00425751">
              <w:t>5QI</w:t>
            </w:r>
          </w:p>
        </w:tc>
      </w:tr>
      <w:tr w:rsidR="00E6548B" w:rsidRPr="00425751" w14:paraId="48647C67" w14:textId="77777777" w:rsidTr="00FA366E">
        <w:trPr>
          <w:trHeight w:hRule="exact" w:val="22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70DDD" w14:textId="77777777" w:rsidR="00E6548B" w:rsidRPr="00425751" w:rsidRDefault="00E6548B" w:rsidP="00FA366E">
            <w:pPr>
              <w:pStyle w:val="TAC"/>
            </w:pPr>
            <w:r w:rsidRPr="00425751">
              <w:t>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BA6A3" w14:textId="77777777" w:rsidR="00E6548B" w:rsidRPr="00425751" w:rsidRDefault="00E6548B" w:rsidP="00FA366E">
            <w:pPr>
              <w:pStyle w:val="TAC"/>
            </w:pPr>
            <w:r w:rsidRPr="00425751">
              <w:t xml:space="preserve">1, 3, 5, 65, 66, 67, 69, 70, </w:t>
            </w:r>
            <w:r w:rsidRPr="00425751">
              <w:rPr>
                <w:lang w:eastAsia="zh-CN"/>
              </w:rPr>
              <w:t>79,</w:t>
            </w:r>
            <w:r w:rsidRPr="00425751">
              <w:t xml:space="preserve"> </w:t>
            </w:r>
            <w:r w:rsidRPr="00425751">
              <w:rPr>
                <w:lang w:eastAsia="zh-CN"/>
              </w:rPr>
              <w:t>80, 82, 83, 84, 85</w:t>
            </w:r>
          </w:p>
        </w:tc>
      </w:tr>
      <w:tr w:rsidR="00E6548B" w:rsidRPr="00425751" w14:paraId="1D807A76" w14:textId="77777777" w:rsidTr="00FA366E">
        <w:trPr>
          <w:trHeight w:hRule="exact" w:val="22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5564F" w14:textId="77777777" w:rsidR="00E6548B" w:rsidRPr="00425751" w:rsidRDefault="00E6548B" w:rsidP="00FA366E">
            <w:pPr>
              <w:pStyle w:val="TAC"/>
            </w:pPr>
            <w:r w:rsidRPr="00425751">
              <w:t>2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CEBD8" w14:textId="77777777" w:rsidR="00E6548B" w:rsidRPr="00425751" w:rsidRDefault="00E6548B" w:rsidP="00FA366E">
            <w:pPr>
              <w:pStyle w:val="TAC"/>
            </w:pPr>
            <w:r w:rsidRPr="00425751">
              <w:t>2, 7, 71</w:t>
            </w:r>
          </w:p>
        </w:tc>
      </w:tr>
      <w:tr w:rsidR="00E6548B" w:rsidRPr="00425751" w14:paraId="543E4A14" w14:textId="77777777" w:rsidTr="00FA366E">
        <w:trPr>
          <w:trHeight w:hRule="exact" w:val="22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6D529" w14:textId="77777777" w:rsidR="00E6548B" w:rsidRPr="00425751" w:rsidRDefault="00E6548B" w:rsidP="00FA366E">
            <w:pPr>
              <w:pStyle w:val="TAC"/>
            </w:pPr>
            <w:r w:rsidRPr="00425751">
              <w:t>3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C6D00" w14:textId="77777777" w:rsidR="00E6548B" w:rsidRPr="00425751" w:rsidRDefault="00E6548B" w:rsidP="00FA366E">
            <w:pPr>
              <w:pStyle w:val="TAC"/>
            </w:pPr>
            <w:r w:rsidRPr="00425751">
              <w:t>4, 6, 8, 9, 72, 73, 74, 76</w:t>
            </w:r>
          </w:p>
        </w:tc>
      </w:tr>
      <w:tr w:rsidR="00E6548B" w:rsidRPr="00425751" w14:paraId="7E280391" w14:textId="77777777" w:rsidTr="00FA366E">
        <w:trPr>
          <w:trHeight w:hRule="exact" w:val="22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CBA21" w14:textId="77777777" w:rsidR="00E6548B" w:rsidRPr="00425751" w:rsidRDefault="00E6548B" w:rsidP="00FA366E">
            <w:pPr>
              <w:pStyle w:val="TAC"/>
            </w:pPr>
            <w:r w:rsidRPr="00425751">
              <w:t>4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D6E2A" w14:textId="77777777" w:rsidR="00E6548B" w:rsidRPr="00425751" w:rsidRDefault="00E6548B" w:rsidP="00FA366E">
            <w:pPr>
              <w:pStyle w:val="TAC"/>
            </w:pPr>
            <w:r w:rsidRPr="00425751">
              <w:t>-</w:t>
            </w:r>
          </w:p>
        </w:tc>
      </w:tr>
      <w:tr w:rsidR="00E6548B" w:rsidRPr="00425751" w14:paraId="1821EB6C" w14:textId="77777777" w:rsidTr="00FA366E">
        <w:trPr>
          <w:trHeight w:hRule="exact" w:val="227"/>
          <w:jc w:val="center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DC85C" w14:textId="77777777" w:rsidR="00E6548B" w:rsidRPr="00425751" w:rsidRDefault="00E6548B" w:rsidP="00FA366E">
            <w:pPr>
              <w:pStyle w:val="TAN"/>
            </w:pPr>
            <w:r w:rsidRPr="00425751">
              <w:t>NOTE:</w:t>
            </w:r>
            <w:r w:rsidRPr="00425751">
              <w:tab/>
              <w:t>lower CAPC value means higher priority</w:t>
            </w:r>
          </w:p>
          <w:p w14:paraId="719C66D5" w14:textId="77777777" w:rsidR="00E6548B" w:rsidRPr="00425751" w:rsidRDefault="00E6548B" w:rsidP="00FA366E">
            <w:pPr>
              <w:pStyle w:val="TAN"/>
            </w:pPr>
            <w:r w:rsidRPr="00425751">
              <w:t>-</w:t>
            </w:r>
          </w:p>
        </w:tc>
      </w:tr>
    </w:tbl>
    <w:p w14:paraId="3777A8D4" w14:textId="77777777" w:rsidR="00AB38FB" w:rsidRDefault="00AB38FB" w:rsidP="00C81968"/>
    <w:p w14:paraId="5B52D931" w14:textId="3FCBA2B0" w:rsidR="00E6548B" w:rsidRDefault="00AB38FB" w:rsidP="00C81968">
      <w:r>
        <w:rPr>
          <w:rFonts w:hint="eastAsia"/>
        </w:rPr>
        <w:t>W</w:t>
      </w:r>
      <w:r>
        <w:t xml:space="preserve">hen CAPC is not indicated in the DCI, the default value for CAPC was specified by NR-U. The details can be referred to TS38.300. </w:t>
      </w:r>
    </w:p>
    <w:p w14:paraId="50D21BB1" w14:textId="045967A3" w:rsidR="00263ED7" w:rsidRDefault="00E6548B" w:rsidP="00263ED7">
      <w:pPr>
        <w:pStyle w:val="2"/>
        <w:rPr>
          <w:lang w:eastAsia="ko-KR"/>
        </w:rPr>
      </w:pPr>
      <w:r>
        <w:rPr>
          <w:rFonts w:hint="eastAsia"/>
        </w:rPr>
        <w:t>CAPC</w:t>
      </w:r>
      <w:r w:rsidR="00327358">
        <w:t>s</w:t>
      </w:r>
      <w:r>
        <w:rPr>
          <w:lang w:eastAsia="ko-KR"/>
        </w:rPr>
        <w:t xml:space="preserve"> for</w:t>
      </w:r>
      <w:r w:rsidR="00263ED7">
        <w:rPr>
          <w:lang w:eastAsia="ko-KR"/>
        </w:rPr>
        <w:t xml:space="preserve"> SL-U</w:t>
      </w:r>
    </w:p>
    <w:p w14:paraId="38E86278" w14:textId="5F1573E2" w:rsidR="00E238E2" w:rsidRDefault="00E238E2" w:rsidP="003A7CE8">
      <w:pPr>
        <w:pStyle w:val="B1"/>
        <w:ind w:left="0" w:firstLine="0"/>
        <w:rPr>
          <w:lang w:eastAsia="zh-CN"/>
        </w:rPr>
      </w:pPr>
      <w:r>
        <w:t xml:space="preserve">Four Channel Access Priority Classes </w:t>
      </w:r>
      <w:r w:rsidR="00634EF3">
        <w:rPr>
          <w:rFonts w:hint="eastAsia"/>
          <w:lang w:eastAsia="zh-CN"/>
        </w:rPr>
        <w:t>were</w:t>
      </w:r>
      <w:r w:rsidR="00634EF3">
        <w:rPr>
          <w:lang w:eastAsia="zh-CN"/>
        </w:rPr>
        <w:t xml:space="preserve"> </w:t>
      </w:r>
      <w:r>
        <w:t>defined in TS 37.213 which can be used when performing</w:t>
      </w:r>
      <w:r>
        <w:rPr>
          <w:lang w:eastAsia="zh-CN"/>
        </w:rPr>
        <w:t xml:space="preserve"> uplink and</w:t>
      </w:r>
      <w:r>
        <w:t xml:space="preserve"> downlink transmissions in LAA carriers. RAN2 defined the</w:t>
      </w:r>
      <w:r w:rsidR="002B1E9D">
        <w:t xml:space="preserve"> similar </w:t>
      </w:r>
      <w:r>
        <w:t>CAPCs for NR-U during Rel-16.</w:t>
      </w:r>
    </w:p>
    <w:p w14:paraId="006EA48B" w14:textId="550B83F6" w:rsidR="00E05268" w:rsidRDefault="00E05268" w:rsidP="003A7CE8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CAPC</w:t>
      </w:r>
      <w:r w:rsidR="002B1E9D">
        <w:rPr>
          <w:lang w:eastAsia="zh-CN"/>
        </w:rPr>
        <w:t>s</w:t>
      </w:r>
      <w:r>
        <w:rPr>
          <w:lang w:eastAsia="zh-CN"/>
        </w:rPr>
        <w:t xml:space="preserve"> defined for NR-U refers to</w:t>
      </w:r>
      <w:r w:rsidR="00A25086">
        <w:rPr>
          <w:lang w:eastAsia="zh-CN"/>
        </w:rPr>
        <w:t xml:space="preserve"> the required </w:t>
      </w:r>
      <w:r w:rsidR="00A25086">
        <w:t xml:space="preserve">Packet Delay Budget of the standardized 5QI of the QoS flow. </w:t>
      </w:r>
      <w:r w:rsidR="008037E0">
        <w:t xml:space="preserve">For example, for the </w:t>
      </w:r>
      <w:r w:rsidR="008037E0">
        <w:rPr>
          <w:rFonts w:ascii="CG Times (WN)" w:hAnsi="CG Times (WN)"/>
        </w:rPr>
        <w:t xml:space="preserve">5QI 71, it was defined as CAPC 2, since its delay budget is 150ms; while for the 5QI (72-74), it was mapped to CAPC 3, since their delay budget is 300ms or higher. </w:t>
      </w:r>
    </w:p>
    <w:p w14:paraId="6475F805" w14:textId="4DC31EDB" w:rsidR="00EF7E1A" w:rsidRDefault="00EF7E1A" w:rsidP="003A7CE8">
      <w:pPr>
        <w:pStyle w:val="B1"/>
        <w:ind w:left="0" w:firstLine="0"/>
      </w:pPr>
      <w:r>
        <w:rPr>
          <w:lang w:eastAsia="zh-CN"/>
        </w:rPr>
        <w:t xml:space="preserve">However, when considering the </w:t>
      </w:r>
      <w:r>
        <w:t>Channel Access Priority Classes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for PQI, it should be noted that the range of the required </w:t>
      </w:r>
      <w:r>
        <w:t>Packet Delay Budget for PQIs are smaller than 5QIs. As can be seen in the table of PQI (see annex</w:t>
      </w:r>
      <w:r w:rsidR="00ED5DA0">
        <w:t xml:space="preserve"> for both V2X and </w:t>
      </w:r>
      <w:proofErr w:type="spellStart"/>
      <w:r w:rsidR="00ED5DA0">
        <w:t>ProSe</w:t>
      </w:r>
      <w:proofErr w:type="spellEnd"/>
      <w:r w:rsidR="00ED5DA0">
        <w:t xml:space="preserve"> related services</w:t>
      </w:r>
      <w:r>
        <w:t>), the Packet Delay Budgets for most of PQIs are less than 100ms. And a majority of the PQIs are delay sensitive QoS Flows, which hold the PDB less than 50ms.</w:t>
      </w:r>
      <w:r w:rsidR="00094319">
        <w:t xml:space="preserve"> Then </w:t>
      </w:r>
      <w:r w:rsidR="00094319">
        <w:lastRenderedPageBreak/>
        <w:t xml:space="preserve">in this case, </w:t>
      </w:r>
      <w:r w:rsidR="005354EE">
        <w:rPr>
          <w:lang w:eastAsia="zh-CN"/>
        </w:rPr>
        <w:t>if we re</w:t>
      </w:r>
      <w:r w:rsidR="001D12C3">
        <w:rPr>
          <w:lang w:eastAsia="zh-CN"/>
        </w:rPr>
        <w:t xml:space="preserve">use the three level CAPC for SL-U as adopted by NR-U, </w:t>
      </w:r>
      <w:r w:rsidR="00094319">
        <w:t>one option is to define a table as below for the m</w:t>
      </w:r>
      <w:r w:rsidR="00094319" w:rsidRPr="00425751">
        <w:t xml:space="preserve">apping between Channel Access Priority Classes and </w:t>
      </w:r>
      <w:r w:rsidR="00094319">
        <w:t>P</w:t>
      </w:r>
      <w:r w:rsidR="00094319" w:rsidRPr="00425751">
        <w:t>QI</w:t>
      </w:r>
      <w:r w:rsidR="002B1E9D">
        <w:t xml:space="preserve"> with 50ms and 100ms PDB as the breaking points</w:t>
      </w:r>
      <w:r w:rsidR="00094319">
        <w:t xml:space="preserve">: </w:t>
      </w:r>
    </w:p>
    <w:p w14:paraId="70B16CA0" w14:textId="39835366" w:rsidR="00094319" w:rsidRPr="00425751" w:rsidRDefault="00094319" w:rsidP="00094319">
      <w:pPr>
        <w:pStyle w:val="TH"/>
      </w:pPr>
      <w:r w:rsidRPr="00425751">
        <w:t xml:space="preserve">Table </w:t>
      </w:r>
      <w:r>
        <w:t>2</w:t>
      </w:r>
      <w:r w:rsidRPr="00425751">
        <w:t xml:space="preserve">: Mapping between Channel Access Priority Classes and </w:t>
      </w:r>
      <w:r>
        <w:t>P</w:t>
      </w:r>
      <w:r w:rsidRPr="00425751">
        <w:t>QI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3265"/>
      </w:tblGrid>
      <w:tr w:rsidR="00094319" w:rsidRPr="00425751" w14:paraId="1F5D86C9" w14:textId="77777777" w:rsidTr="005354EE">
        <w:trPr>
          <w:trHeight w:hRule="exact" w:val="284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1A13919" w14:textId="77777777" w:rsidR="00094319" w:rsidRPr="00425751" w:rsidRDefault="00094319" w:rsidP="00FA366E">
            <w:pPr>
              <w:pStyle w:val="TAH"/>
            </w:pPr>
            <w:r w:rsidRPr="00425751">
              <w:t>CAPC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1186168" w14:textId="614C5845" w:rsidR="00094319" w:rsidRPr="00425751" w:rsidRDefault="00EA7935" w:rsidP="00FA366E">
            <w:pPr>
              <w:pStyle w:val="TAH"/>
            </w:pPr>
            <w:r>
              <w:t>P</w:t>
            </w:r>
            <w:r w:rsidR="00094319" w:rsidRPr="00425751">
              <w:t>QI</w:t>
            </w:r>
          </w:p>
        </w:tc>
      </w:tr>
      <w:tr w:rsidR="00094319" w:rsidRPr="00425751" w14:paraId="5D19D86B" w14:textId="77777777" w:rsidTr="005354EE">
        <w:trPr>
          <w:trHeight w:hRule="exact" w:val="22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882BE" w14:textId="58B4ADAC" w:rsidR="00094319" w:rsidRPr="00425751" w:rsidRDefault="00094319" w:rsidP="00EF4293">
            <w:pPr>
              <w:pStyle w:val="TAC"/>
              <w:jc w:val="left"/>
            </w:pPr>
            <w:r w:rsidRPr="00425751">
              <w:t>1</w:t>
            </w:r>
            <w:r w:rsidR="005354EE">
              <w:t>(PDB</w:t>
            </w:r>
            <w:r w:rsidR="005354EE">
              <w:rPr>
                <w:lang w:eastAsia="zh-CN"/>
              </w:rPr>
              <w:t>&lt;</w:t>
            </w:r>
            <w:r w:rsidR="005354EE">
              <w:t xml:space="preserve"> 50ms)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CA16D" w14:textId="000AFDF7" w:rsidR="00094319" w:rsidRPr="00425751" w:rsidRDefault="00094319" w:rsidP="00FA366E">
            <w:pPr>
              <w:pStyle w:val="TAC"/>
            </w:pPr>
            <w:r>
              <w:t>21,55,56,57,90,91</w:t>
            </w:r>
            <w:r w:rsidR="00EF4293">
              <w:t>,92,93</w:t>
            </w:r>
          </w:p>
        </w:tc>
      </w:tr>
      <w:tr w:rsidR="00094319" w:rsidRPr="00425751" w14:paraId="033DD499" w14:textId="77777777" w:rsidTr="005354EE">
        <w:trPr>
          <w:trHeight w:hRule="exact" w:val="22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6A98" w14:textId="4EB389A7" w:rsidR="00094319" w:rsidRPr="00425751" w:rsidRDefault="00094319" w:rsidP="00EF4293">
            <w:pPr>
              <w:pStyle w:val="TAC"/>
              <w:jc w:val="left"/>
            </w:pPr>
            <w:r w:rsidRPr="00425751">
              <w:t>2</w:t>
            </w:r>
            <w:r w:rsidR="005354EE">
              <w:t>(50ms&lt;</w:t>
            </w:r>
            <w:r w:rsidR="00EF4293">
              <w:t>=</w:t>
            </w:r>
            <w:r w:rsidR="005354EE">
              <w:t>PDB&lt;100ms)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62E60" w14:textId="60D45D4F" w:rsidR="00094319" w:rsidRPr="00425751" w:rsidRDefault="006742C0" w:rsidP="00FA366E">
            <w:pPr>
              <w:pStyle w:val="TAC"/>
            </w:pPr>
            <w:r>
              <w:t>22,</w:t>
            </w:r>
            <w:r w:rsidR="00094319">
              <w:t>23,58</w:t>
            </w:r>
          </w:p>
        </w:tc>
      </w:tr>
      <w:tr w:rsidR="00094319" w:rsidRPr="00425751" w14:paraId="3F0116AA" w14:textId="77777777" w:rsidTr="005354EE">
        <w:trPr>
          <w:trHeight w:hRule="exact" w:val="22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19C23" w14:textId="36E20401" w:rsidR="00094319" w:rsidRPr="00425751" w:rsidRDefault="00094319" w:rsidP="00EF4293">
            <w:pPr>
              <w:pStyle w:val="TAC"/>
              <w:jc w:val="left"/>
            </w:pPr>
            <w:r w:rsidRPr="00425751">
              <w:t>3</w:t>
            </w:r>
            <w:r w:rsidR="005354EE">
              <w:t xml:space="preserve"> (PDB</w:t>
            </w:r>
            <w:r w:rsidR="005354EE">
              <w:rPr>
                <w:lang w:eastAsia="zh-CN"/>
              </w:rPr>
              <w:t>&gt;</w:t>
            </w:r>
            <w:r w:rsidR="005354EE">
              <w:rPr>
                <w:rFonts w:hint="eastAsia"/>
                <w:lang w:eastAsia="zh-CN"/>
              </w:rPr>
              <w:t>=</w:t>
            </w:r>
            <w:r w:rsidR="005354EE">
              <w:t xml:space="preserve"> 100ms)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FF184" w14:textId="40AB4252" w:rsidR="00094319" w:rsidRPr="00425751" w:rsidRDefault="00EF4293" w:rsidP="00FA36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24,25,26,</w:t>
            </w:r>
            <w:r w:rsidR="00094319">
              <w:rPr>
                <w:rFonts w:hint="eastAsia"/>
                <w:lang w:eastAsia="zh-CN"/>
              </w:rPr>
              <w:t>5</w:t>
            </w:r>
            <w:r w:rsidR="00094319">
              <w:rPr>
                <w:lang w:eastAsia="zh-CN"/>
              </w:rPr>
              <w:t>9</w:t>
            </w:r>
            <w:r>
              <w:rPr>
                <w:lang w:eastAsia="zh-CN"/>
              </w:rPr>
              <w:t>,60,61</w:t>
            </w:r>
          </w:p>
        </w:tc>
      </w:tr>
      <w:tr w:rsidR="00094319" w:rsidRPr="00425751" w14:paraId="6D15DC46" w14:textId="77777777" w:rsidTr="005354EE">
        <w:trPr>
          <w:trHeight w:hRule="exact" w:val="22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F5D10" w14:textId="77777777" w:rsidR="00094319" w:rsidRPr="00425751" w:rsidRDefault="00094319" w:rsidP="00FA366E">
            <w:pPr>
              <w:pStyle w:val="TAC"/>
            </w:pPr>
            <w:r w:rsidRPr="00425751">
              <w:t>4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1F877" w14:textId="77777777" w:rsidR="00094319" w:rsidRPr="00425751" w:rsidRDefault="00094319" w:rsidP="00FA366E">
            <w:pPr>
              <w:pStyle w:val="TAC"/>
            </w:pPr>
            <w:r w:rsidRPr="00425751">
              <w:t>-</w:t>
            </w:r>
          </w:p>
        </w:tc>
      </w:tr>
      <w:tr w:rsidR="00094319" w:rsidRPr="00425751" w14:paraId="0C55B849" w14:textId="77777777" w:rsidTr="00FA366E">
        <w:trPr>
          <w:trHeight w:hRule="exact" w:val="227"/>
          <w:jc w:val="center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04A9C" w14:textId="77777777" w:rsidR="00094319" w:rsidRPr="00425751" w:rsidRDefault="00094319" w:rsidP="00FA366E">
            <w:pPr>
              <w:pStyle w:val="TAN"/>
            </w:pPr>
            <w:r w:rsidRPr="00425751">
              <w:t>NOTE:</w:t>
            </w:r>
            <w:r w:rsidRPr="00425751">
              <w:tab/>
              <w:t>lower CAPC value means higher priority</w:t>
            </w:r>
          </w:p>
          <w:p w14:paraId="582B3323" w14:textId="77777777" w:rsidR="00094319" w:rsidRPr="00425751" w:rsidRDefault="00094319" w:rsidP="00FA366E">
            <w:pPr>
              <w:pStyle w:val="TAN"/>
            </w:pPr>
            <w:r w:rsidRPr="00425751">
              <w:t>-</w:t>
            </w:r>
          </w:p>
        </w:tc>
      </w:tr>
    </w:tbl>
    <w:p w14:paraId="3AB285CA" w14:textId="6DC369A0" w:rsidR="00094319" w:rsidRDefault="00094319" w:rsidP="003A7CE8">
      <w:pPr>
        <w:pStyle w:val="B1"/>
        <w:ind w:left="0" w:firstLine="0"/>
      </w:pPr>
    </w:p>
    <w:p w14:paraId="2B2646FD" w14:textId="05A8BCE5" w:rsidR="001D12C3" w:rsidRDefault="00EA7935" w:rsidP="003A7CE8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addition, </w:t>
      </w:r>
      <w:r w:rsidR="001D12C3">
        <w:rPr>
          <w:lang w:eastAsia="zh-CN"/>
        </w:rPr>
        <w:t xml:space="preserve">there may be a need to further break down the classification for the QoS flows for CAPC 1, as their PDBs range from 3ms to 50ms. We </w:t>
      </w:r>
      <w:r w:rsidR="004F37B3">
        <w:rPr>
          <w:lang w:eastAsia="zh-CN"/>
        </w:rPr>
        <w:t>may further</w:t>
      </w:r>
      <w:r w:rsidR="001D12C3">
        <w:rPr>
          <w:lang w:eastAsia="zh-CN"/>
        </w:rPr>
        <w:t xml:space="preserve"> introduce 20ms as the break point. In this case</w:t>
      </w:r>
      <w:r w:rsidR="00327358">
        <w:rPr>
          <w:lang w:eastAsia="zh-CN"/>
        </w:rPr>
        <w:t>, four level CAPC may be adopted for SL-U,</w:t>
      </w:r>
      <w:r w:rsidR="001D12C3">
        <w:rPr>
          <w:lang w:eastAsia="zh-CN"/>
        </w:rPr>
        <w:t xml:space="preserve"> the QoS flows with PDB 0-20ms can fall into CAPC 1, PDB 20-50ms can fall into CAPC 2, PDB 50-100ms can fall into CAPC 3 and PDB 100ms and beyond can be defined as CAPC 4. </w:t>
      </w:r>
    </w:p>
    <w:p w14:paraId="24BDA682" w14:textId="30B1B7AE" w:rsidR="004F37B3" w:rsidRDefault="004F37B3" w:rsidP="003A7CE8">
      <w:pPr>
        <w:pStyle w:val="B1"/>
        <w:ind w:left="0" w:firstLine="0"/>
        <w:rPr>
          <w:lang w:eastAsia="zh-CN"/>
        </w:rPr>
      </w:pPr>
      <w:r w:rsidRPr="00212AA0">
        <w:rPr>
          <w:rFonts w:hint="eastAsia"/>
          <w:b/>
          <w:bCs/>
          <w:lang w:eastAsia="zh-CN"/>
        </w:rPr>
        <w:t>P</w:t>
      </w:r>
      <w:r w:rsidRPr="00212AA0">
        <w:rPr>
          <w:b/>
          <w:bCs/>
          <w:lang w:eastAsia="zh-CN"/>
        </w:rPr>
        <w:t>roposal</w:t>
      </w:r>
      <w:r>
        <w:rPr>
          <w:b/>
          <w:bCs/>
          <w:lang w:eastAsia="zh-CN"/>
        </w:rPr>
        <w:t>-1</w:t>
      </w:r>
      <w:r w:rsidRPr="00212AA0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PDB based CAPC split is used for SL-U for standardized PQI.</w:t>
      </w:r>
    </w:p>
    <w:p w14:paraId="337022B0" w14:textId="79E4C440" w:rsidR="00094319" w:rsidRDefault="00EA7935" w:rsidP="003A7CE8">
      <w:pPr>
        <w:pStyle w:val="B1"/>
        <w:ind w:left="0" w:firstLine="0"/>
        <w:rPr>
          <w:b/>
          <w:bCs/>
          <w:lang w:eastAsia="zh-CN"/>
        </w:rPr>
      </w:pPr>
      <w:r w:rsidRPr="00212AA0">
        <w:rPr>
          <w:rFonts w:hint="eastAsia"/>
          <w:b/>
          <w:bCs/>
          <w:lang w:eastAsia="zh-CN"/>
        </w:rPr>
        <w:t>P</w:t>
      </w:r>
      <w:r w:rsidRPr="00212AA0">
        <w:rPr>
          <w:b/>
          <w:bCs/>
          <w:lang w:eastAsia="zh-CN"/>
        </w:rPr>
        <w:t>roposal</w:t>
      </w:r>
      <w:r>
        <w:rPr>
          <w:b/>
          <w:bCs/>
          <w:lang w:eastAsia="zh-CN"/>
        </w:rPr>
        <w:t>-</w:t>
      </w:r>
      <w:r w:rsidR="004F37B3">
        <w:rPr>
          <w:b/>
          <w:bCs/>
          <w:lang w:eastAsia="zh-CN"/>
        </w:rPr>
        <w:t>2</w:t>
      </w:r>
      <w:r w:rsidRPr="00212AA0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Discuss</w:t>
      </w:r>
      <w:r w:rsidRPr="00212AA0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if 4</w:t>
      </w:r>
      <w:r w:rsidRPr="00EA7935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CAPCs or 3 CAPCs are used for </w:t>
      </w:r>
      <w:r w:rsidR="002B1E9D">
        <w:rPr>
          <w:b/>
          <w:bCs/>
          <w:lang w:eastAsia="zh-CN"/>
        </w:rPr>
        <w:t xml:space="preserve">the </w:t>
      </w:r>
      <w:r w:rsidRPr="00EA7935">
        <w:rPr>
          <w:b/>
          <w:bCs/>
          <w:lang w:eastAsia="zh-CN"/>
        </w:rPr>
        <w:t>Mapping between Channel Access Priority Classes and PQI</w:t>
      </w:r>
      <w:r w:rsidR="00815210">
        <w:rPr>
          <w:b/>
          <w:bCs/>
          <w:lang w:eastAsia="zh-CN"/>
        </w:rPr>
        <w:t>.</w:t>
      </w:r>
    </w:p>
    <w:p w14:paraId="19549D66" w14:textId="35635936" w:rsidR="00954154" w:rsidRDefault="001D12C3" w:rsidP="003A7CE8">
      <w:pPr>
        <w:pStyle w:val="B1"/>
        <w:ind w:left="0" w:firstLine="0"/>
        <w:rPr>
          <w:lang w:eastAsia="zh-CN"/>
        </w:rPr>
      </w:pPr>
      <w:r w:rsidRPr="00212AA0">
        <w:rPr>
          <w:rFonts w:hint="eastAsia"/>
          <w:b/>
          <w:bCs/>
          <w:lang w:eastAsia="zh-CN"/>
        </w:rPr>
        <w:t>P</w:t>
      </w:r>
      <w:r w:rsidRPr="00212AA0">
        <w:rPr>
          <w:b/>
          <w:bCs/>
          <w:lang w:eastAsia="zh-CN"/>
        </w:rPr>
        <w:t>roposal</w:t>
      </w:r>
      <w:r>
        <w:rPr>
          <w:b/>
          <w:bCs/>
          <w:lang w:eastAsia="zh-CN"/>
        </w:rPr>
        <w:t>-</w:t>
      </w:r>
      <w:r w:rsidR="004F37B3">
        <w:rPr>
          <w:b/>
          <w:bCs/>
          <w:lang w:eastAsia="zh-CN"/>
        </w:rPr>
        <w:t>3</w:t>
      </w:r>
      <w:r w:rsidRPr="00212AA0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Discuss</w:t>
      </w:r>
      <w:r w:rsidRPr="00212AA0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the PDB range of PQI for different CAPCs</w:t>
      </w:r>
      <w:r w:rsidR="004F37B3">
        <w:rPr>
          <w:b/>
          <w:bCs/>
          <w:lang w:eastAsia="zh-CN"/>
        </w:rPr>
        <w:t xml:space="preserve"> (e.g., less than 50ms, 50-100ms and above 100ms are used)</w:t>
      </w:r>
      <w:r>
        <w:rPr>
          <w:b/>
          <w:bCs/>
          <w:lang w:eastAsia="zh-CN"/>
        </w:rPr>
        <w:t>.</w:t>
      </w:r>
    </w:p>
    <w:p w14:paraId="02A1EF8E" w14:textId="77777777" w:rsidR="008B6E5C" w:rsidRPr="008B6E5C" w:rsidRDefault="008B6E5C" w:rsidP="003A7CE8">
      <w:pPr>
        <w:pStyle w:val="B1"/>
        <w:ind w:left="0" w:firstLine="0"/>
        <w:rPr>
          <w:lang w:eastAsia="zh-CN"/>
        </w:rPr>
      </w:pPr>
    </w:p>
    <w:p w14:paraId="023567A7" w14:textId="407395A0" w:rsidR="00212AA0" w:rsidRDefault="00212AA0" w:rsidP="000F4100">
      <w:pPr>
        <w:pStyle w:val="B1"/>
        <w:rPr>
          <w:b/>
          <w:bCs/>
          <w:lang w:eastAsia="ko-KR"/>
        </w:rPr>
      </w:pPr>
    </w:p>
    <w:p w14:paraId="71DD838D" w14:textId="77777777" w:rsidR="00481904" w:rsidRDefault="00481904" w:rsidP="00481904">
      <w:pPr>
        <w:pStyle w:val="2"/>
      </w:pPr>
      <w:r>
        <w:t xml:space="preserve">Configuration of </w:t>
      </w:r>
      <w:r>
        <w:rPr>
          <w:rFonts w:hint="eastAsia"/>
        </w:rPr>
        <w:t>CAPC</w:t>
      </w:r>
      <w:r>
        <w:t>s for DRB</w:t>
      </w:r>
    </w:p>
    <w:p w14:paraId="5A0CB9FF" w14:textId="77777777" w:rsidR="00481904" w:rsidRDefault="00481904" w:rsidP="00481904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For NR-U, the CAPC of a particular DRB is configured by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. However, for SL-U, depending on the resource allocation mode, this configuration may come from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via dedicated signalling or SIB, and it may also be defined by pre-configuration. Specific to mode 2 based operation, the configuration of</w:t>
      </w:r>
      <w:r w:rsidRPr="001F62C2">
        <w:rPr>
          <w:lang w:eastAsia="zh-CN"/>
        </w:rPr>
        <w:t xml:space="preserve"> </w:t>
      </w:r>
      <w:r>
        <w:rPr>
          <w:lang w:eastAsia="zh-CN"/>
        </w:rPr>
        <w:t>the CAPC of a particular DRB may be proposed from one UE to its peer UE. Different</w:t>
      </w:r>
      <w:r w:rsidRPr="00635E5A">
        <w:rPr>
          <w:lang w:eastAsia="zh-CN"/>
        </w:rPr>
        <w:t xml:space="preserve"> </w:t>
      </w:r>
      <w:r>
        <w:rPr>
          <w:lang w:eastAsia="zh-CN"/>
        </w:rPr>
        <w:t xml:space="preserve">type of configurations may be supported for the CAPC of DRB for SL-U. </w:t>
      </w:r>
    </w:p>
    <w:p w14:paraId="35485C8E" w14:textId="5C247122" w:rsidR="00481904" w:rsidRPr="00094319" w:rsidRDefault="00481904" w:rsidP="00481904">
      <w:pPr>
        <w:pStyle w:val="B1"/>
        <w:ind w:left="0" w:firstLine="0"/>
        <w:rPr>
          <w:lang w:eastAsia="zh-CN"/>
        </w:rPr>
      </w:pPr>
      <w:r w:rsidRPr="00212AA0">
        <w:rPr>
          <w:rFonts w:hint="eastAsia"/>
          <w:b/>
          <w:bCs/>
          <w:lang w:eastAsia="zh-CN"/>
        </w:rPr>
        <w:t>P</w:t>
      </w:r>
      <w:r w:rsidRPr="00212AA0">
        <w:rPr>
          <w:b/>
          <w:bCs/>
          <w:lang w:eastAsia="zh-CN"/>
        </w:rPr>
        <w:t>roposal</w:t>
      </w:r>
      <w:r>
        <w:rPr>
          <w:b/>
          <w:bCs/>
          <w:lang w:eastAsia="zh-CN"/>
        </w:rPr>
        <w:t>-</w:t>
      </w:r>
      <w:r w:rsidR="00666A50">
        <w:rPr>
          <w:b/>
          <w:bCs/>
          <w:lang w:eastAsia="zh-CN"/>
        </w:rPr>
        <w:t>4</w:t>
      </w:r>
      <w:r w:rsidRPr="00212AA0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Discuss</w:t>
      </w:r>
      <w:r w:rsidRPr="00212AA0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the configuration method</w:t>
      </w:r>
      <w:r w:rsidR="002B1E9D">
        <w:rPr>
          <w:b/>
          <w:bCs/>
          <w:lang w:eastAsia="zh-CN"/>
        </w:rPr>
        <w:t xml:space="preserve"> (</w:t>
      </w:r>
      <w:proofErr w:type="spellStart"/>
      <w:r w:rsidR="002B1E9D">
        <w:rPr>
          <w:b/>
          <w:bCs/>
          <w:lang w:eastAsia="zh-CN"/>
        </w:rPr>
        <w:t>Uu</w:t>
      </w:r>
      <w:proofErr w:type="spellEnd"/>
      <w:r w:rsidR="002B1E9D">
        <w:rPr>
          <w:b/>
          <w:bCs/>
          <w:lang w:eastAsia="zh-CN"/>
        </w:rPr>
        <w:t xml:space="preserve"> RRC message, SIB,</w:t>
      </w:r>
      <w:r w:rsidR="002B1E9D" w:rsidRPr="002B1E9D">
        <w:t xml:space="preserve"> </w:t>
      </w:r>
      <w:r w:rsidR="002B1E9D" w:rsidRPr="002B1E9D">
        <w:rPr>
          <w:b/>
          <w:bCs/>
          <w:lang w:eastAsia="zh-CN"/>
        </w:rPr>
        <w:t>pre-configuration</w:t>
      </w:r>
      <w:r w:rsidR="002B1E9D">
        <w:rPr>
          <w:b/>
          <w:bCs/>
          <w:lang w:eastAsia="zh-CN"/>
        </w:rPr>
        <w:t xml:space="preserve">, </w:t>
      </w:r>
      <w:r w:rsidR="002B1E9D">
        <w:rPr>
          <w:rFonts w:hint="eastAsia"/>
          <w:b/>
          <w:bCs/>
          <w:lang w:eastAsia="zh-CN"/>
        </w:rPr>
        <w:t>PC</w:t>
      </w:r>
      <w:r w:rsidR="002B1E9D">
        <w:rPr>
          <w:b/>
          <w:bCs/>
          <w:lang w:eastAsia="zh-CN"/>
        </w:rPr>
        <w:t>5-RRC message, etc.,)</w:t>
      </w:r>
      <w:r>
        <w:rPr>
          <w:b/>
          <w:bCs/>
          <w:lang w:eastAsia="zh-CN"/>
        </w:rPr>
        <w:t xml:space="preserve"> </w:t>
      </w:r>
      <w:r w:rsidRPr="008B6E5C">
        <w:rPr>
          <w:b/>
          <w:bCs/>
          <w:lang w:eastAsia="zh-CN"/>
        </w:rPr>
        <w:t>for the CAPC of DRB for SL-U</w:t>
      </w:r>
      <w:r>
        <w:rPr>
          <w:b/>
          <w:bCs/>
          <w:lang w:eastAsia="zh-CN"/>
        </w:rPr>
        <w:t xml:space="preserve">. </w:t>
      </w:r>
    </w:p>
    <w:p w14:paraId="3B697E91" w14:textId="77777777" w:rsidR="00212AA0" w:rsidRPr="00481904" w:rsidRDefault="00212AA0" w:rsidP="003A7CE8">
      <w:pPr>
        <w:pStyle w:val="B1"/>
        <w:ind w:left="0" w:firstLine="0"/>
        <w:rPr>
          <w:b/>
          <w:bCs/>
        </w:rPr>
      </w:pPr>
    </w:p>
    <w:p w14:paraId="26904A87" w14:textId="0734DA4A" w:rsidR="00B4038A" w:rsidRDefault="00B4038A" w:rsidP="00B4038A">
      <w:pPr>
        <w:pStyle w:val="1"/>
      </w:pPr>
      <w:r>
        <w:t>Conclusion</w:t>
      </w:r>
      <w:r w:rsidR="001F75BA">
        <w:t xml:space="preserve"> and Proposal</w:t>
      </w:r>
    </w:p>
    <w:p w14:paraId="2728C600" w14:textId="0175438F" w:rsidR="00B4038A" w:rsidRDefault="00B4038A" w:rsidP="00B4038A">
      <w:r>
        <w:t>We have the following proposals:</w:t>
      </w:r>
    </w:p>
    <w:p w14:paraId="184E29DC" w14:textId="77777777" w:rsidR="00091E49" w:rsidRDefault="00091E49" w:rsidP="00091E49">
      <w:pPr>
        <w:pStyle w:val="B1"/>
        <w:ind w:left="0" w:firstLine="0"/>
        <w:rPr>
          <w:lang w:eastAsia="zh-CN"/>
        </w:rPr>
      </w:pPr>
      <w:r w:rsidRPr="00212AA0">
        <w:rPr>
          <w:rFonts w:hint="eastAsia"/>
          <w:b/>
          <w:bCs/>
          <w:lang w:eastAsia="zh-CN"/>
        </w:rPr>
        <w:t>P</w:t>
      </w:r>
      <w:r w:rsidRPr="00212AA0">
        <w:rPr>
          <w:b/>
          <w:bCs/>
          <w:lang w:eastAsia="zh-CN"/>
        </w:rPr>
        <w:t>roposal</w:t>
      </w:r>
      <w:r>
        <w:rPr>
          <w:b/>
          <w:bCs/>
          <w:lang w:eastAsia="zh-CN"/>
        </w:rPr>
        <w:t>-1</w:t>
      </w:r>
      <w:r w:rsidRPr="00212AA0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PDB based CAPC split is used for SL-U for standardized PQI.</w:t>
      </w:r>
    </w:p>
    <w:p w14:paraId="09A8AE99" w14:textId="7386D794" w:rsidR="00091E49" w:rsidRDefault="00091E49" w:rsidP="00091E49">
      <w:pPr>
        <w:pStyle w:val="B1"/>
        <w:ind w:left="0" w:firstLine="0"/>
        <w:rPr>
          <w:b/>
          <w:bCs/>
          <w:lang w:eastAsia="zh-CN"/>
        </w:rPr>
      </w:pPr>
      <w:r w:rsidRPr="00212AA0">
        <w:rPr>
          <w:rFonts w:hint="eastAsia"/>
          <w:b/>
          <w:bCs/>
          <w:lang w:eastAsia="zh-CN"/>
        </w:rPr>
        <w:t>P</w:t>
      </w:r>
      <w:r w:rsidRPr="00212AA0">
        <w:rPr>
          <w:b/>
          <w:bCs/>
          <w:lang w:eastAsia="zh-CN"/>
        </w:rPr>
        <w:t>roposal</w:t>
      </w:r>
      <w:r>
        <w:rPr>
          <w:b/>
          <w:bCs/>
          <w:lang w:eastAsia="zh-CN"/>
        </w:rPr>
        <w:t>-2</w:t>
      </w:r>
      <w:r w:rsidRPr="00212AA0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Discuss</w:t>
      </w:r>
      <w:r w:rsidRPr="00212AA0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if 4</w:t>
      </w:r>
      <w:r w:rsidRPr="00EA7935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CAPCs or 3 CAPCs are used for </w:t>
      </w:r>
      <w:r w:rsidR="002B1E9D">
        <w:rPr>
          <w:b/>
          <w:bCs/>
          <w:lang w:eastAsia="zh-CN"/>
        </w:rPr>
        <w:t xml:space="preserve">the </w:t>
      </w:r>
      <w:r w:rsidRPr="00EA7935">
        <w:rPr>
          <w:b/>
          <w:bCs/>
          <w:lang w:eastAsia="zh-CN"/>
        </w:rPr>
        <w:t>Mapping between Channel Access Priority Classes and PQI</w:t>
      </w:r>
      <w:r>
        <w:rPr>
          <w:b/>
          <w:bCs/>
          <w:lang w:eastAsia="zh-CN"/>
        </w:rPr>
        <w:t>.</w:t>
      </w:r>
    </w:p>
    <w:p w14:paraId="273ED69C" w14:textId="77777777" w:rsidR="00091E49" w:rsidRDefault="00091E49" w:rsidP="00091E49">
      <w:pPr>
        <w:pStyle w:val="B1"/>
        <w:ind w:left="0" w:firstLine="0"/>
        <w:rPr>
          <w:lang w:eastAsia="zh-CN"/>
        </w:rPr>
      </w:pPr>
      <w:r w:rsidRPr="00212AA0">
        <w:rPr>
          <w:rFonts w:hint="eastAsia"/>
          <w:b/>
          <w:bCs/>
          <w:lang w:eastAsia="zh-CN"/>
        </w:rPr>
        <w:t>P</w:t>
      </w:r>
      <w:r w:rsidRPr="00212AA0">
        <w:rPr>
          <w:b/>
          <w:bCs/>
          <w:lang w:eastAsia="zh-CN"/>
        </w:rPr>
        <w:t>roposal</w:t>
      </w:r>
      <w:r>
        <w:rPr>
          <w:b/>
          <w:bCs/>
          <w:lang w:eastAsia="zh-CN"/>
        </w:rPr>
        <w:t>-3</w:t>
      </w:r>
      <w:r w:rsidRPr="00212AA0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Discuss</w:t>
      </w:r>
      <w:r w:rsidRPr="00212AA0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the PDB range of PQI for different CAPCs (e.g., less than 50ms, 50-100ms and above 100ms are used).</w:t>
      </w:r>
    </w:p>
    <w:p w14:paraId="316065AD" w14:textId="2B40D8F2" w:rsidR="00091E49" w:rsidRPr="00094319" w:rsidRDefault="002B1E9D" w:rsidP="00091E49">
      <w:pPr>
        <w:pStyle w:val="B1"/>
        <w:ind w:left="0" w:firstLine="0"/>
        <w:rPr>
          <w:lang w:eastAsia="zh-CN"/>
        </w:rPr>
      </w:pPr>
      <w:r w:rsidRPr="00212AA0">
        <w:rPr>
          <w:rFonts w:hint="eastAsia"/>
          <w:b/>
          <w:bCs/>
          <w:lang w:eastAsia="zh-CN"/>
        </w:rPr>
        <w:t>P</w:t>
      </w:r>
      <w:r w:rsidRPr="00212AA0">
        <w:rPr>
          <w:b/>
          <w:bCs/>
          <w:lang w:eastAsia="zh-CN"/>
        </w:rPr>
        <w:t>roposal</w:t>
      </w:r>
      <w:r>
        <w:rPr>
          <w:b/>
          <w:bCs/>
          <w:lang w:eastAsia="zh-CN"/>
        </w:rPr>
        <w:t>-</w:t>
      </w:r>
      <w:r w:rsidR="00666A50">
        <w:rPr>
          <w:b/>
          <w:bCs/>
          <w:lang w:eastAsia="zh-CN"/>
        </w:rPr>
        <w:t>4</w:t>
      </w:r>
      <w:r w:rsidRPr="00212AA0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Discuss</w:t>
      </w:r>
      <w:r w:rsidRPr="00212AA0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the configuration method (</w:t>
      </w:r>
      <w:proofErr w:type="spellStart"/>
      <w:r>
        <w:rPr>
          <w:b/>
          <w:bCs/>
          <w:lang w:eastAsia="zh-CN"/>
        </w:rPr>
        <w:t>Uu</w:t>
      </w:r>
      <w:proofErr w:type="spellEnd"/>
      <w:r>
        <w:rPr>
          <w:b/>
          <w:bCs/>
          <w:lang w:eastAsia="zh-CN"/>
        </w:rPr>
        <w:t xml:space="preserve"> RRC message, SIB,</w:t>
      </w:r>
      <w:r w:rsidRPr="002B1E9D">
        <w:t xml:space="preserve"> </w:t>
      </w:r>
      <w:r w:rsidRPr="002B1E9D">
        <w:rPr>
          <w:b/>
          <w:bCs/>
          <w:lang w:eastAsia="zh-CN"/>
        </w:rPr>
        <w:t>pre-configuration</w:t>
      </w:r>
      <w:r>
        <w:rPr>
          <w:b/>
          <w:bCs/>
          <w:lang w:eastAsia="zh-CN"/>
        </w:rPr>
        <w:t xml:space="preserve">, </w:t>
      </w:r>
      <w:r>
        <w:rPr>
          <w:rFonts w:hint="eastAsia"/>
          <w:b/>
          <w:bCs/>
          <w:lang w:eastAsia="zh-CN"/>
        </w:rPr>
        <w:t>PC</w:t>
      </w:r>
      <w:r>
        <w:rPr>
          <w:b/>
          <w:bCs/>
          <w:lang w:eastAsia="zh-CN"/>
        </w:rPr>
        <w:t xml:space="preserve">5-RRC message, etc.,) </w:t>
      </w:r>
      <w:r w:rsidRPr="008B6E5C">
        <w:rPr>
          <w:b/>
          <w:bCs/>
          <w:lang w:eastAsia="zh-CN"/>
        </w:rPr>
        <w:t>for the CAPC of DRB for SL-U</w:t>
      </w:r>
      <w:r>
        <w:rPr>
          <w:b/>
          <w:bCs/>
          <w:lang w:eastAsia="zh-CN"/>
        </w:rPr>
        <w:t>.</w:t>
      </w:r>
      <w:r w:rsidR="00091E49">
        <w:rPr>
          <w:b/>
          <w:bCs/>
          <w:lang w:eastAsia="zh-CN"/>
        </w:rPr>
        <w:t xml:space="preserve"> </w:t>
      </w:r>
    </w:p>
    <w:p w14:paraId="284EF7F3" w14:textId="77777777" w:rsidR="005800FD" w:rsidRPr="00091E49" w:rsidRDefault="005800FD" w:rsidP="00B4038A"/>
    <w:p w14:paraId="1B13E8FD" w14:textId="77777777" w:rsidR="00B4038A" w:rsidRDefault="00B4038A" w:rsidP="00B4038A">
      <w:pPr>
        <w:pStyle w:val="1"/>
      </w:pPr>
      <w:bookmarkStart w:id="6" w:name="_In-sequence_SDU_delivery"/>
      <w:bookmarkStart w:id="7" w:name="_Ref189809556"/>
      <w:bookmarkStart w:id="8" w:name="_Ref174151459"/>
      <w:bookmarkStart w:id="9" w:name="_Ref450865335"/>
      <w:bookmarkEnd w:id="6"/>
      <w:r>
        <w:rPr>
          <w:rFonts w:hint="eastAsia"/>
        </w:rPr>
        <w:lastRenderedPageBreak/>
        <w:t>Reference</w:t>
      </w:r>
      <w:bookmarkEnd w:id="7"/>
      <w:bookmarkEnd w:id="8"/>
      <w:bookmarkEnd w:id="9"/>
    </w:p>
    <w:p w14:paraId="3D1EBFD2" w14:textId="4B7FE3DB" w:rsidR="00AC653E" w:rsidRDefault="003579B7" w:rsidP="00AC653E">
      <w:pPr>
        <w:numPr>
          <w:ilvl w:val="0"/>
          <w:numId w:val="11"/>
        </w:numPr>
        <w:rPr>
          <w:lang w:eastAsia="ko-KR"/>
        </w:rPr>
      </w:pPr>
      <w:bookmarkStart w:id="10" w:name="_Ref97306813"/>
      <w:bookmarkStart w:id="11" w:name="_Ref97306808"/>
      <w:r>
        <w:t>RP-221938</w:t>
      </w:r>
      <w:r w:rsidR="00AC653E">
        <w:rPr>
          <w:lang w:eastAsia="ko-KR"/>
        </w:rPr>
        <w:t xml:space="preserve">, </w:t>
      </w:r>
      <w:bookmarkEnd w:id="10"/>
      <w:r w:rsidR="009A6ACE">
        <w:rPr>
          <w:lang w:eastAsia="ko-KR"/>
        </w:rPr>
        <w:t xml:space="preserve">WID on </w:t>
      </w:r>
      <w:r w:rsidR="009A6ACE" w:rsidRPr="002E6502">
        <w:t xml:space="preserve">NR </w:t>
      </w:r>
      <w:proofErr w:type="spellStart"/>
      <w:r w:rsidR="009A6ACE">
        <w:t>s</w:t>
      </w:r>
      <w:r w:rsidR="009A6ACE" w:rsidRPr="002E6502">
        <w:t>idelink</w:t>
      </w:r>
      <w:proofErr w:type="spellEnd"/>
      <w:r w:rsidR="009A6ACE" w:rsidRPr="002E6502">
        <w:t xml:space="preserve"> </w:t>
      </w:r>
      <w:r>
        <w:t>evolution</w:t>
      </w:r>
    </w:p>
    <w:p w14:paraId="0A8BB03B" w14:textId="53DE8D66" w:rsidR="009A6ACE" w:rsidRDefault="009A6ACE" w:rsidP="00AC653E">
      <w:pPr>
        <w:numPr>
          <w:ilvl w:val="0"/>
          <w:numId w:val="11"/>
        </w:numPr>
        <w:rPr>
          <w:lang w:eastAsia="ko-KR"/>
        </w:rPr>
      </w:pPr>
      <w:r>
        <w:rPr>
          <w:rFonts w:hint="eastAsia"/>
        </w:rPr>
        <w:t>T</w:t>
      </w:r>
      <w:r>
        <w:t xml:space="preserve">S38.300 </w:t>
      </w:r>
      <w:bookmarkEnd w:id="11"/>
    </w:p>
    <w:p w14:paraId="2EBC44F4" w14:textId="42BC6519" w:rsidR="001A65B4" w:rsidRDefault="001A65B4" w:rsidP="001A65B4">
      <w:pPr>
        <w:pStyle w:val="1"/>
      </w:pPr>
      <w:r>
        <w:t>Annex: Standardized PQI</w:t>
      </w:r>
      <w:r w:rsidR="00DB147C">
        <w:t xml:space="preserve"> defined by TS23.287</w:t>
      </w:r>
      <w:r w:rsidR="008D4DAB">
        <w:t>/TS23.304</w:t>
      </w:r>
    </w:p>
    <w:p w14:paraId="781AD15A" w14:textId="75CF408A" w:rsidR="001A65B4" w:rsidRDefault="001A65B4" w:rsidP="00DB147C">
      <w:pPr>
        <w:pStyle w:val="3"/>
        <w:numPr>
          <w:ilvl w:val="0"/>
          <w:numId w:val="0"/>
        </w:numPr>
        <w:ind w:left="720"/>
      </w:pPr>
      <w:bookmarkStart w:id="12" w:name="_Toc91144014"/>
      <w:r>
        <w:t>5.4.4</w:t>
      </w:r>
      <w:r>
        <w:tab/>
        <w:t>Standardized PQI to QoS characteristics mapping</w:t>
      </w:r>
      <w:bookmarkEnd w:id="12"/>
      <w:r w:rsidR="008D4DAB">
        <w:t xml:space="preserve"> (TS23.287)</w:t>
      </w:r>
    </w:p>
    <w:p w14:paraId="37DE5D3C" w14:textId="77777777" w:rsidR="001A65B4" w:rsidRDefault="001A65B4" w:rsidP="001A65B4">
      <w:r>
        <w:t>The one-to-one mapping of standardized PQI values to PC5 QoS characteristics is specified in table 5.4.4-1.</w:t>
      </w:r>
    </w:p>
    <w:p w14:paraId="68ABA43B" w14:textId="77777777" w:rsidR="001A65B4" w:rsidRDefault="001A65B4" w:rsidP="001A65B4">
      <w:pPr>
        <w:pStyle w:val="TH"/>
      </w:pPr>
      <w:r>
        <w:t>Table 5.4.4-1: Standardized PQI to QoS characteristics mapping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1"/>
        <w:gridCol w:w="1058"/>
        <w:gridCol w:w="911"/>
        <w:gridCol w:w="1064"/>
        <w:gridCol w:w="797"/>
        <w:gridCol w:w="1296"/>
        <w:gridCol w:w="1614"/>
        <w:gridCol w:w="2054"/>
      </w:tblGrid>
      <w:tr w:rsidR="001A65B4" w14:paraId="2778F0A0" w14:textId="77777777" w:rsidTr="001A65B4">
        <w:tc>
          <w:tcPr>
            <w:tcW w:w="10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BC858AE" w14:textId="77777777" w:rsidR="001A65B4" w:rsidRDefault="001A65B4">
            <w:pPr>
              <w:pStyle w:val="TAH"/>
            </w:pPr>
            <w:r>
              <w:t>PQI</w:t>
            </w:r>
          </w:p>
          <w:p w14:paraId="6FFEDE9B" w14:textId="77777777" w:rsidR="001A65B4" w:rsidRDefault="001A65B4">
            <w:pPr>
              <w:pStyle w:val="TAH"/>
            </w:pPr>
            <w:r>
              <w:t>Value</w:t>
            </w:r>
          </w:p>
        </w:tc>
        <w:tc>
          <w:tcPr>
            <w:tcW w:w="1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FAEC085" w14:textId="77777777" w:rsidR="001A65B4" w:rsidRDefault="001A65B4">
            <w:pPr>
              <w:pStyle w:val="TAH"/>
            </w:pPr>
            <w:r>
              <w:t>Resource Type</w:t>
            </w:r>
          </w:p>
        </w:tc>
        <w:tc>
          <w:tcPr>
            <w:tcW w:w="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E1C6A7D" w14:textId="77777777" w:rsidR="001A65B4" w:rsidRDefault="001A65B4">
            <w:pPr>
              <w:pStyle w:val="TAH"/>
            </w:pPr>
            <w:r>
              <w:t>Default Priority Level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32DEB6A" w14:textId="77777777" w:rsidR="001A65B4" w:rsidRDefault="001A65B4">
            <w:pPr>
              <w:pStyle w:val="TAH"/>
            </w:pPr>
            <w:r>
              <w:t>Packet Delay Budget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3AD2F94" w14:textId="77777777" w:rsidR="001A65B4" w:rsidRDefault="001A65B4">
            <w:pPr>
              <w:pStyle w:val="TAH"/>
            </w:pPr>
            <w:r>
              <w:t>Packet Error</w:t>
            </w:r>
          </w:p>
          <w:p w14:paraId="66071429" w14:textId="77777777" w:rsidR="001A65B4" w:rsidRDefault="001A65B4">
            <w:pPr>
              <w:pStyle w:val="TAH"/>
            </w:pPr>
            <w:r>
              <w:t xml:space="preserve">Rate </w:t>
            </w:r>
          </w:p>
        </w:tc>
        <w:tc>
          <w:tcPr>
            <w:tcW w:w="13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89D491A" w14:textId="77777777" w:rsidR="001A65B4" w:rsidRDefault="001A65B4">
            <w:pPr>
              <w:pStyle w:val="TAH"/>
            </w:pPr>
            <w:r>
              <w:t>Default Maximum Data Burst Volume</w:t>
            </w:r>
          </w:p>
        </w:tc>
        <w:tc>
          <w:tcPr>
            <w:tcW w:w="16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50A4CFB" w14:textId="77777777" w:rsidR="001A65B4" w:rsidRDefault="001A65B4">
            <w:pPr>
              <w:pStyle w:val="TAH"/>
            </w:pPr>
            <w:r>
              <w:t>Default</w:t>
            </w:r>
          </w:p>
          <w:p w14:paraId="7737E730" w14:textId="77777777" w:rsidR="001A65B4" w:rsidRDefault="001A65B4">
            <w:pPr>
              <w:pStyle w:val="TAH"/>
            </w:pPr>
            <w:r>
              <w:t>Averaging Window</w:t>
            </w:r>
          </w:p>
        </w:tc>
        <w:tc>
          <w:tcPr>
            <w:tcW w:w="2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6AD0A82" w14:textId="77777777" w:rsidR="001A65B4" w:rsidRDefault="001A65B4">
            <w:pPr>
              <w:pStyle w:val="TAH"/>
            </w:pPr>
            <w:r>
              <w:t>Example Services</w:t>
            </w:r>
          </w:p>
        </w:tc>
      </w:tr>
      <w:tr w:rsidR="001A65B4" w14:paraId="7753AAAD" w14:textId="77777777" w:rsidTr="001A65B4">
        <w:tc>
          <w:tcPr>
            <w:tcW w:w="10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5B3E3F8" w14:textId="77777777" w:rsidR="001A65B4" w:rsidRDefault="001A65B4">
            <w:pPr>
              <w:pStyle w:val="TAC"/>
            </w:pPr>
            <w:r>
              <w:t>21</w:t>
            </w:r>
            <w:r>
              <w:br/>
            </w:r>
          </w:p>
        </w:tc>
        <w:tc>
          <w:tcPr>
            <w:tcW w:w="10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413D83A0" w14:textId="77777777" w:rsidR="001A65B4" w:rsidRDefault="001A65B4">
            <w:pPr>
              <w:pStyle w:val="TAC"/>
            </w:pPr>
            <w:r>
              <w:br/>
              <w:t>GBR</w:t>
            </w:r>
          </w:p>
        </w:tc>
        <w:tc>
          <w:tcPr>
            <w:tcW w:w="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FEF657E" w14:textId="77777777" w:rsidR="001A65B4" w:rsidRDefault="001A65B4">
            <w:pPr>
              <w:pStyle w:val="TAC"/>
            </w:pPr>
            <w:r>
              <w:t>3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1580D8" w14:textId="77777777" w:rsidR="001A65B4" w:rsidRDefault="001A65B4">
            <w:pPr>
              <w:pStyle w:val="TAC"/>
            </w:pPr>
            <w:r>
              <w:t>20 </w:t>
            </w:r>
            <w:proofErr w:type="spellStart"/>
            <w:r>
              <w:t>ms</w:t>
            </w:r>
            <w:proofErr w:type="spellEnd"/>
          </w:p>
          <w:p w14:paraId="29FCB1DE" w14:textId="77777777" w:rsidR="001A65B4" w:rsidRDefault="001A65B4">
            <w:pPr>
              <w:pStyle w:val="TAC"/>
            </w:pP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E404B7E" w14:textId="77777777" w:rsidR="001A65B4" w:rsidRDefault="001A65B4">
            <w:pPr>
              <w:pStyle w:val="TAC"/>
            </w:pPr>
            <w:r>
              <w:t>10</w:t>
            </w:r>
            <w:r>
              <w:rPr>
                <w:sz w:val="22"/>
                <w:vertAlign w:val="superscript"/>
              </w:rPr>
              <w:t>-4</w:t>
            </w:r>
          </w:p>
        </w:tc>
        <w:tc>
          <w:tcPr>
            <w:tcW w:w="13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39D034D" w14:textId="77777777" w:rsidR="001A65B4" w:rsidRDefault="001A65B4">
            <w:pPr>
              <w:pStyle w:val="TAL"/>
            </w:pPr>
            <w:r>
              <w:t>N/A</w:t>
            </w:r>
          </w:p>
        </w:tc>
        <w:tc>
          <w:tcPr>
            <w:tcW w:w="16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9949BB5" w14:textId="77777777" w:rsidR="001A65B4" w:rsidRDefault="001A65B4">
            <w:pPr>
              <w:pStyle w:val="TAL"/>
            </w:pPr>
            <w:r>
              <w:t xml:space="preserve">2000 </w:t>
            </w:r>
            <w:proofErr w:type="spellStart"/>
            <w:r>
              <w:t>ms</w:t>
            </w:r>
            <w:proofErr w:type="spellEnd"/>
          </w:p>
        </w:tc>
        <w:tc>
          <w:tcPr>
            <w:tcW w:w="2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5263675" w14:textId="77777777" w:rsidR="001A65B4" w:rsidRDefault="001A65B4">
            <w:pPr>
              <w:pStyle w:val="TAL"/>
            </w:pPr>
            <w:r>
              <w:t xml:space="preserve">Platooning between UEs – Higher degree of </w:t>
            </w:r>
            <w:proofErr w:type="gramStart"/>
            <w:r>
              <w:t>automation;</w:t>
            </w:r>
            <w:proofErr w:type="gramEnd"/>
          </w:p>
          <w:p w14:paraId="56042030" w14:textId="77777777" w:rsidR="001A65B4" w:rsidRDefault="001A65B4">
            <w:pPr>
              <w:pStyle w:val="TAL"/>
            </w:pPr>
            <w:r>
              <w:t>Platooning between UE and RSU – Higher degree of automation</w:t>
            </w:r>
          </w:p>
        </w:tc>
      </w:tr>
      <w:tr w:rsidR="001A65B4" w14:paraId="3DD9EBC2" w14:textId="77777777" w:rsidTr="001A65B4">
        <w:tc>
          <w:tcPr>
            <w:tcW w:w="10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FC7957F" w14:textId="77777777" w:rsidR="001A65B4" w:rsidRDefault="001A65B4">
            <w:pPr>
              <w:pStyle w:val="TAC"/>
            </w:pPr>
            <w:r>
              <w:t>22</w:t>
            </w:r>
            <w:r>
              <w:br/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06BF23A6" w14:textId="77777777" w:rsidR="001A65B4" w:rsidRDefault="001A65B4">
            <w:pPr>
              <w:pStyle w:val="TAC"/>
            </w:pPr>
            <w:r>
              <w:t>(NOTE 1)</w:t>
            </w:r>
          </w:p>
        </w:tc>
        <w:tc>
          <w:tcPr>
            <w:tcW w:w="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DC74A1B" w14:textId="77777777" w:rsidR="001A65B4" w:rsidRDefault="001A65B4">
            <w:pPr>
              <w:pStyle w:val="TAC"/>
            </w:pPr>
            <w:r>
              <w:t>4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172CD7F" w14:textId="77777777" w:rsidR="001A65B4" w:rsidRDefault="001A65B4">
            <w:pPr>
              <w:pStyle w:val="TAC"/>
            </w:pPr>
            <w:r>
              <w:t xml:space="preserve">50 </w:t>
            </w:r>
            <w:proofErr w:type="spellStart"/>
            <w:r>
              <w:t>ms</w:t>
            </w:r>
            <w:proofErr w:type="spellEnd"/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C4232F6" w14:textId="77777777" w:rsidR="001A65B4" w:rsidRDefault="001A65B4">
            <w:pPr>
              <w:pStyle w:val="TAC"/>
            </w:pPr>
            <w:r>
              <w:t>10</w:t>
            </w:r>
            <w:r>
              <w:rPr>
                <w:sz w:val="22"/>
                <w:vertAlign w:val="superscript"/>
              </w:rPr>
              <w:t>-2</w:t>
            </w:r>
          </w:p>
        </w:tc>
        <w:tc>
          <w:tcPr>
            <w:tcW w:w="13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2A9FF8E" w14:textId="77777777" w:rsidR="001A65B4" w:rsidRDefault="001A65B4">
            <w:pPr>
              <w:pStyle w:val="TAL"/>
            </w:pPr>
            <w:r>
              <w:t>N/A</w:t>
            </w:r>
          </w:p>
        </w:tc>
        <w:tc>
          <w:tcPr>
            <w:tcW w:w="16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EBDAB8D" w14:textId="77777777" w:rsidR="001A65B4" w:rsidRDefault="001A65B4">
            <w:pPr>
              <w:pStyle w:val="TAL"/>
            </w:pPr>
            <w:r>
              <w:t xml:space="preserve">2000 </w:t>
            </w:r>
            <w:proofErr w:type="spellStart"/>
            <w:r>
              <w:t>ms</w:t>
            </w:r>
            <w:proofErr w:type="spellEnd"/>
          </w:p>
        </w:tc>
        <w:tc>
          <w:tcPr>
            <w:tcW w:w="2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D6B0634" w14:textId="77777777" w:rsidR="001A65B4" w:rsidRDefault="001A65B4">
            <w:pPr>
              <w:pStyle w:val="TAL"/>
            </w:pPr>
            <w:r>
              <w:t xml:space="preserve">Sensor sharing – higher degree of automation </w:t>
            </w:r>
          </w:p>
        </w:tc>
      </w:tr>
      <w:tr w:rsidR="001A65B4" w14:paraId="1D6A317A" w14:textId="77777777" w:rsidTr="001A65B4">
        <w:tc>
          <w:tcPr>
            <w:tcW w:w="10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C36367C" w14:textId="77777777" w:rsidR="001A65B4" w:rsidRDefault="001A65B4">
            <w:pPr>
              <w:pStyle w:val="TAC"/>
            </w:pPr>
            <w:r>
              <w:t>23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6D5180C" w14:textId="77777777" w:rsidR="001A65B4" w:rsidRDefault="001A65B4">
            <w:pPr>
              <w:pStyle w:val="TAC"/>
            </w:pPr>
          </w:p>
        </w:tc>
        <w:tc>
          <w:tcPr>
            <w:tcW w:w="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8087EDD" w14:textId="77777777" w:rsidR="001A65B4" w:rsidRDefault="001A65B4">
            <w:pPr>
              <w:pStyle w:val="TAC"/>
            </w:pPr>
            <w:r>
              <w:t>3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8F7E3E4" w14:textId="77777777" w:rsidR="001A65B4" w:rsidRDefault="001A65B4">
            <w:pPr>
              <w:pStyle w:val="TAC"/>
            </w:pPr>
            <w:r>
              <w:t xml:space="preserve">100 </w:t>
            </w:r>
            <w:proofErr w:type="spellStart"/>
            <w:r>
              <w:t>ms</w:t>
            </w:r>
            <w:proofErr w:type="spellEnd"/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8EE621E" w14:textId="77777777" w:rsidR="001A65B4" w:rsidRDefault="001A65B4">
            <w:pPr>
              <w:pStyle w:val="TAC"/>
            </w:pPr>
            <w:r>
              <w:t>10</w:t>
            </w:r>
            <w:r>
              <w:rPr>
                <w:sz w:val="22"/>
                <w:vertAlign w:val="superscript"/>
              </w:rPr>
              <w:t>-4</w:t>
            </w:r>
          </w:p>
        </w:tc>
        <w:tc>
          <w:tcPr>
            <w:tcW w:w="13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C36ECE4" w14:textId="77777777" w:rsidR="001A65B4" w:rsidRDefault="001A65B4">
            <w:pPr>
              <w:pStyle w:val="TAL"/>
            </w:pPr>
            <w:r>
              <w:t>N/A</w:t>
            </w:r>
          </w:p>
        </w:tc>
        <w:tc>
          <w:tcPr>
            <w:tcW w:w="16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22AD86B" w14:textId="77777777" w:rsidR="001A65B4" w:rsidRDefault="001A65B4">
            <w:pPr>
              <w:pStyle w:val="TAL"/>
            </w:pPr>
            <w:r>
              <w:t xml:space="preserve">2000 </w:t>
            </w:r>
            <w:proofErr w:type="spellStart"/>
            <w:r>
              <w:t>ms</w:t>
            </w:r>
            <w:proofErr w:type="spellEnd"/>
          </w:p>
        </w:tc>
        <w:tc>
          <w:tcPr>
            <w:tcW w:w="2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0BD68CD" w14:textId="77777777" w:rsidR="001A65B4" w:rsidRDefault="001A65B4">
            <w:pPr>
              <w:pStyle w:val="TAL"/>
            </w:pPr>
            <w:r>
              <w:t>Information sharing for automated driving – between UEs or UE and RSU - higher degree of automation</w:t>
            </w:r>
          </w:p>
        </w:tc>
      </w:tr>
      <w:tr w:rsidR="001A65B4" w14:paraId="472D9EA4" w14:textId="77777777" w:rsidTr="001A65B4">
        <w:tc>
          <w:tcPr>
            <w:tcW w:w="10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DF8E738" w14:textId="77777777" w:rsidR="001A65B4" w:rsidRDefault="001A65B4">
            <w:pPr>
              <w:pStyle w:val="TAC"/>
            </w:pPr>
            <w:r>
              <w:t>55</w:t>
            </w:r>
          </w:p>
        </w:tc>
        <w:tc>
          <w:tcPr>
            <w:tcW w:w="10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20CB1747" w14:textId="77777777" w:rsidR="001A65B4" w:rsidRDefault="001A65B4">
            <w:pPr>
              <w:pStyle w:val="TAC"/>
            </w:pPr>
            <w:r>
              <w:t>Non-GBR</w:t>
            </w:r>
          </w:p>
        </w:tc>
        <w:tc>
          <w:tcPr>
            <w:tcW w:w="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A48C0A8" w14:textId="77777777" w:rsidR="001A65B4" w:rsidRDefault="001A65B4">
            <w:pPr>
              <w:pStyle w:val="TAC"/>
            </w:pPr>
            <w:r>
              <w:t>3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413B9E8" w14:textId="77777777" w:rsidR="001A65B4" w:rsidRDefault="001A65B4">
            <w:pPr>
              <w:pStyle w:val="TAC"/>
            </w:pPr>
            <w:r>
              <w:t xml:space="preserve">10 </w:t>
            </w:r>
            <w:proofErr w:type="spellStart"/>
            <w:r>
              <w:t>ms</w:t>
            </w:r>
            <w:proofErr w:type="spellEnd"/>
            <w:r>
              <w:t xml:space="preserve"> 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3CFE10F" w14:textId="77777777" w:rsidR="001A65B4" w:rsidRDefault="001A65B4">
            <w:pPr>
              <w:pStyle w:val="TAC"/>
            </w:pPr>
            <w:r>
              <w:t>10</w:t>
            </w:r>
            <w:r>
              <w:rPr>
                <w:sz w:val="22"/>
                <w:vertAlign w:val="superscript"/>
              </w:rPr>
              <w:t>-4</w:t>
            </w:r>
          </w:p>
        </w:tc>
        <w:tc>
          <w:tcPr>
            <w:tcW w:w="13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8F9C5E2" w14:textId="77777777" w:rsidR="001A65B4" w:rsidRDefault="001A65B4">
            <w:pPr>
              <w:pStyle w:val="TAL"/>
            </w:pPr>
            <w:r>
              <w:t>N/A</w:t>
            </w:r>
          </w:p>
        </w:tc>
        <w:tc>
          <w:tcPr>
            <w:tcW w:w="16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12922E1" w14:textId="77777777" w:rsidR="001A65B4" w:rsidRDefault="001A65B4">
            <w:pPr>
              <w:pStyle w:val="TAL"/>
            </w:pPr>
            <w:r>
              <w:t>N/A</w:t>
            </w:r>
          </w:p>
        </w:tc>
        <w:tc>
          <w:tcPr>
            <w:tcW w:w="2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22BD8EB" w14:textId="77777777" w:rsidR="001A65B4" w:rsidRDefault="001A65B4">
            <w:pPr>
              <w:pStyle w:val="TAL"/>
            </w:pPr>
            <w:r>
              <w:t>Cooperative lane change – higher degree of automation</w:t>
            </w:r>
          </w:p>
        </w:tc>
      </w:tr>
      <w:tr w:rsidR="001A65B4" w14:paraId="1B25C40E" w14:textId="77777777" w:rsidTr="001A65B4">
        <w:tc>
          <w:tcPr>
            <w:tcW w:w="10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C2BC94D" w14:textId="77777777" w:rsidR="001A65B4" w:rsidRDefault="001A65B4">
            <w:pPr>
              <w:pStyle w:val="TAC"/>
            </w:pPr>
            <w:r>
              <w:t>56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6D67300" w14:textId="77777777" w:rsidR="001A65B4" w:rsidRDefault="001A65B4">
            <w:pPr>
              <w:pStyle w:val="TAC"/>
            </w:pPr>
          </w:p>
        </w:tc>
        <w:tc>
          <w:tcPr>
            <w:tcW w:w="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C06B3A6" w14:textId="77777777" w:rsidR="001A65B4" w:rsidRDefault="001A65B4">
            <w:pPr>
              <w:pStyle w:val="TAC"/>
            </w:pPr>
            <w:r>
              <w:t>6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826A977" w14:textId="77777777" w:rsidR="001A65B4" w:rsidRDefault="001A65B4">
            <w:pPr>
              <w:pStyle w:val="TAC"/>
            </w:pPr>
            <w:r>
              <w:t xml:space="preserve">20 </w:t>
            </w:r>
            <w:proofErr w:type="spellStart"/>
            <w:r>
              <w:t>ms</w:t>
            </w:r>
            <w:proofErr w:type="spellEnd"/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E4022FC" w14:textId="77777777" w:rsidR="001A65B4" w:rsidRDefault="001A65B4">
            <w:pPr>
              <w:pStyle w:val="TAC"/>
            </w:pPr>
            <w:r>
              <w:t>10</w:t>
            </w:r>
            <w:r>
              <w:rPr>
                <w:sz w:val="22"/>
                <w:vertAlign w:val="superscript"/>
              </w:rPr>
              <w:t>-1</w:t>
            </w:r>
          </w:p>
        </w:tc>
        <w:tc>
          <w:tcPr>
            <w:tcW w:w="13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D8ACE79" w14:textId="77777777" w:rsidR="001A65B4" w:rsidRDefault="001A65B4">
            <w:pPr>
              <w:pStyle w:val="TAL"/>
            </w:pPr>
            <w:r>
              <w:t>N/A</w:t>
            </w:r>
          </w:p>
        </w:tc>
        <w:tc>
          <w:tcPr>
            <w:tcW w:w="16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11FE93F" w14:textId="77777777" w:rsidR="001A65B4" w:rsidRDefault="001A65B4">
            <w:pPr>
              <w:pStyle w:val="TAL"/>
            </w:pPr>
            <w:r>
              <w:t>N/A</w:t>
            </w:r>
          </w:p>
        </w:tc>
        <w:tc>
          <w:tcPr>
            <w:tcW w:w="2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044084E" w14:textId="77777777" w:rsidR="001A65B4" w:rsidRDefault="001A65B4">
            <w:pPr>
              <w:pStyle w:val="TAL"/>
            </w:pPr>
            <w:r>
              <w:t xml:space="preserve">Platooning informative exchange – low degree of </w:t>
            </w:r>
            <w:proofErr w:type="gramStart"/>
            <w:r>
              <w:t>automation;</w:t>
            </w:r>
            <w:proofErr w:type="gramEnd"/>
          </w:p>
          <w:p w14:paraId="6CFF59D2" w14:textId="77777777" w:rsidR="001A65B4" w:rsidRDefault="001A65B4">
            <w:pPr>
              <w:pStyle w:val="TAL"/>
            </w:pPr>
            <w:r>
              <w:t xml:space="preserve">Platooning – information sharing with RSU </w:t>
            </w:r>
          </w:p>
        </w:tc>
      </w:tr>
      <w:tr w:rsidR="001A65B4" w14:paraId="653CBC09" w14:textId="77777777" w:rsidTr="001A65B4">
        <w:tc>
          <w:tcPr>
            <w:tcW w:w="10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2DEFCD1" w14:textId="77777777" w:rsidR="001A65B4" w:rsidRDefault="001A65B4">
            <w:pPr>
              <w:pStyle w:val="TAC"/>
            </w:pPr>
            <w:r>
              <w:t>57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F95AC74" w14:textId="77777777" w:rsidR="001A65B4" w:rsidRDefault="001A65B4">
            <w:pPr>
              <w:pStyle w:val="TAC"/>
            </w:pPr>
          </w:p>
        </w:tc>
        <w:tc>
          <w:tcPr>
            <w:tcW w:w="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C059F66" w14:textId="77777777" w:rsidR="001A65B4" w:rsidRDefault="001A65B4">
            <w:pPr>
              <w:pStyle w:val="TAC"/>
            </w:pPr>
            <w:r>
              <w:t>5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EC11445" w14:textId="77777777" w:rsidR="001A65B4" w:rsidRDefault="001A65B4">
            <w:pPr>
              <w:pStyle w:val="TAC"/>
            </w:pPr>
            <w:r>
              <w:t xml:space="preserve">25 </w:t>
            </w:r>
            <w:proofErr w:type="spellStart"/>
            <w:r>
              <w:t>ms</w:t>
            </w:r>
            <w:proofErr w:type="spellEnd"/>
            <w:r>
              <w:t xml:space="preserve"> 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033A3F6" w14:textId="77777777" w:rsidR="001A65B4" w:rsidRDefault="001A65B4">
            <w:pPr>
              <w:pStyle w:val="TAC"/>
            </w:pPr>
            <w:r>
              <w:t>10</w:t>
            </w:r>
            <w:r>
              <w:rPr>
                <w:sz w:val="22"/>
                <w:vertAlign w:val="superscript"/>
              </w:rPr>
              <w:t>-1</w:t>
            </w:r>
          </w:p>
        </w:tc>
        <w:tc>
          <w:tcPr>
            <w:tcW w:w="13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825E8CF" w14:textId="77777777" w:rsidR="001A65B4" w:rsidRDefault="001A65B4">
            <w:pPr>
              <w:pStyle w:val="TAL"/>
            </w:pPr>
            <w:r>
              <w:t>N/A</w:t>
            </w:r>
          </w:p>
        </w:tc>
        <w:tc>
          <w:tcPr>
            <w:tcW w:w="16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161423E" w14:textId="77777777" w:rsidR="001A65B4" w:rsidRDefault="001A65B4">
            <w:pPr>
              <w:pStyle w:val="TAL"/>
            </w:pPr>
            <w:r>
              <w:t>N/A</w:t>
            </w:r>
          </w:p>
        </w:tc>
        <w:tc>
          <w:tcPr>
            <w:tcW w:w="2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B36ED5C" w14:textId="77777777" w:rsidR="001A65B4" w:rsidRDefault="001A65B4">
            <w:pPr>
              <w:pStyle w:val="TAL"/>
            </w:pPr>
            <w:r>
              <w:t xml:space="preserve">Cooperative lane change – lower degree of automation </w:t>
            </w:r>
          </w:p>
        </w:tc>
      </w:tr>
      <w:tr w:rsidR="001A65B4" w14:paraId="751BA3F6" w14:textId="77777777" w:rsidTr="001A65B4">
        <w:tc>
          <w:tcPr>
            <w:tcW w:w="10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6068866" w14:textId="77777777" w:rsidR="001A65B4" w:rsidRDefault="001A65B4">
            <w:pPr>
              <w:pStyle w:val="TAC"/>
            </w:pPr>
            <w:r>
              <w:t>58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3AB96CF" w14:textId="77777777" w:rsidR="001A65B4" w:rsidRDefault="001A65B4">
            <w:pPr>
              <w:pStyle w:val="TAC"/>
            </w:pPr>
          </w:p>
        </w:tc>
        <w:tc>
          <w:tcPr>
            <w:tcW w:w="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8C5504E" w14:textId="77777777" w:rsidR="001A65B4" w:rsidRDefault="001A65B4">
            <w:pPr>
              <w:pStyle w:val="TAC"/>
            </w:pPr>
            <w:r>
              <w:t>4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4A6704B" w14:textId="77777777" w:rsidR="001A65B4" w:rsidRDefault="001A65B4">
            <w:pPr>
              <w:pStyle w:val="TAC"/>
            </w:pPr>
            <w:r>
              <w:t xml:space="preserve">100 </w:t>
            </w:r>
            <w:proofErr w:type="spellStart"/>
            <w:r>
              <w:t>ms</w:t>
            </w:r>
            <w:proofErr w:type="spellEnd"/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02EAA50" w14:textId="77777777" w:rsidR="001A65B4" w:rsidRDefault="001A65B4">
            <w:pPr>
              <w:pStyle w:val="TAC"/>
            </w:pPr>
            <w:r>
              <w:t>10</w:t>
            </w:r>
            <w:r>
              <w:rPr>
                <w:sz w:val="22"/>
                <w:vertAlign w:val="superscript"/>
              </w:rPr>
              <w:t>-2</w:t>
            </w:r>
          </w:p>
        </w:tc>
        <w:tc>
          <w:tcPr>
            <w:tcW w:w="13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9489A54" w14:textId="77777777" w:rsidR="001A65B4" w:rsidRDefault="001A65B4">
            <w:pPr>
              <w:pStyle w:val="TAL"/>
            </w:pPr>
            <w:r>
              <w:t>N/A</w:t>
            </w:r>
          </w:p>
        </w:tc>
        <w:tc>
          <w:tcPr>
            <w:tcW w:w="16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1554522" w14:textId="77777777" w:rsidR="001A65B4" w:rsidRDefault="001A65B4">
            <w:pPr>
              <w:pStyle w:val="TAL"/>
            </w:pPr>
            <w:r>
              <w:t>N/A</w:t>
            </w:r>
          </w:p>
        </w:tc>
        <w:tc>
          <w:tcPr>
            <w:tcW w:w="2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F4A012B" w14:textId="77777777" w:rsidR="001A65B4" w:rsidRDefault="001A65B4">
            <w:pPr>
              <w:pStyle w:val="TAL"/>
            </w:pPr>
            <w:r>
              <w:t>Sensor information sharing – lower degree of automation</w:t>
            </w:r>
          </w:p>
        </w:tc>
      </w:tr>
      <w:tr w:rsidR="001A65B4" w14:paraId="52D3139D" w14:textId="77777777" w:rsidTr="001A65B4">
        <w:tc>
          <w:tcPr>
            <w:tcW w:w="10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06E104D" w14:textId="77777777" w:rsidR="001A65B4" w:rsidRDefault="001A65B4">
            <w:pPr>
              <w:pStyle w:val="TAC"/>
            </w:pPr>
            <w:r>
              <w:t>59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9741E3B" w14:textId="77777777" w:rsidR="001A65B4" w:rsidRDefault="001A65B4">
            <w:pPr>
              <w:pStyle w:val="TAC"/>
            </w:pPr>
          </w:p>
        </w:tc>
        <w:tc>
          <w:tcPr>
            <w:tcW w:w="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6B8A97B" w14:textId="77777777" w:rsidR="001A65B4" w:rsidRDefault="001A65B4">
            <w:pPr>
              <w:pStyle w:val="TAC"/>
            </w:pPr>
            <w:r>
              <w:t>6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54AAAAE" w14:textId="77777777" w:rsidR="001A65B4" w:rsidRDefault="001A65B4">
            <w:pPr>
              <w:pStyle w:val="TAC"/>
            </w:pPr>
            <w:r>
              <w:t xml:space="preserve">500 </w:t>
            </w:r>
            <w:proofErr w:type="spellStart"/>
            <w:r>
              <w:t>ms</w:t>
            </w:r>
            <w:proofErr w:type="spellEnd"/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C828445" w14:textId="77777777" w:rsidR="001A65B4" w:rsidRDefault="001A65B4">
            <w:pPr>
              <w:pStyle w:val="TAC"/>
            </w:pPr>
            <w:r>
              <w:t>10</w:t>
            </w:r>
            <w:r>
              <w:rPr>
                <w:sz w:val="22"/>
                <w:vertAlign w:val="superscript"/>
              </w:rPr>
              <w:t>-1</w:t>
            </w:r>
          </w:p>
        </w:tc>
        <w:tc>
          <w:tcPr>
            <w:tcW w:w="13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619013D" w14:textId="77777777" w:rsidR="001A65B4" w:rsidRDefault="001A65B4">
            <w:pPr>
              <w:pStyle w:val="TAL"/>
            </w:pPr>
            <w:r>
              <w:t>N/A</w:t>
            </w:r>
          </w:p>
        </w:tc>
        <w:tc>
          <w:tcPr>
            <w:tcW w:w="16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8516784" w14:textId="77777777" w:rsidR="001A65B4" w:rsidRDefault="001A65B4">
            <w:pPr>
              <w:pStyle w:val="TAL"/>
            </w:pPr>
            <w:r>
              <w:t>N/A</w:t>
            </w:r>
          </w:p>
        </w:tc>
        <w:tc>
          <w:tcPr>
            <w:tcW w:w="2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5FCEB14" w14:textId="77777777" w:rsidR="001A65B4" w:rsidRDefault="001A65B4">
            <w:pPr>
              <w:pStyle w:val="TAL"/>
            </w:pPr>
            <w:r>
              <w:t>Platooning – reporting to an RSU</w:t>
            </w:r>
          </w:p>
        </w:tc>
      </w:tr>
      <w:tr w:rsidR="001A65B4" w14:paraId="1A327D7C" w14:textId="77777777" w:rsidTr="001A65B4">
        <w:tc>
          <w:tcPr>
            <w:tcW w:w="10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6A45477" w14:textId="77777777" w:rsidR="001A65B4" w:rsidRDefault="001A65B4">
            <w:pPr>
              <w:pStyle w:val="TAC"/>
            </w:pPr>
            <w:r>
              <w:t>90</w:t>
            </w:r>
          </w:p>
        </w:tc>
        <w:tc>
          <w:tcPr>
            <w:tcW w:w="10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69491851" w14:textId="77777777" w:rsidR="001A65B4" w:rsidRDefault="001A65B4">
            <w:pPr>
              <w:pStyle w:val="TAC"/>
            </w:pPr>
            <w:r>
              <w:t>Delay Critical GBR</w:t>
            </w:r>
          </w:p>
        </w:tc>
        <w:tc>
          <w:tcPr>
            <w:tcW w:w="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436D962" w14:textId="77777777" w:rsidR="001A65B4" w:rsidRDefault="001A65B4">
            <w:pPr>
              <w:pStyle w:val="TAC"/>
            </w:pPr>
            <w:r>
              <w:t xml:space="preserve">3 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73E450A" w14:textId="77777777" w:rsidR="001A65B4" w:rsidRDefault="001A65B4">
            <w:pPr>
              <w:pStyle w:val="TAC"/>
            </w:pPr>
            <w:r>
              <w:t>10 </w:t>
            </w:r>
            <w:proofErr w:type="spellStart"/>
            <w:r>
              <w:t>ms</w:t>
            </w:r>
            <w:proofErr w:type="spellEnd"/>
            <w:r>
              <w:br/>
            </w:r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AEB7290" w14:textId="77777777" w:rsidR="001A65B4" w:rsidRDefault="001A65B4">
            <w:pPr>
              <w:pStyle w:val="TAC"/>
            </w:pPr>
            <w:r>
              <w:t>10</w:t>
            </w:r>
            <w:r>
              <w:rPr>
                <w:sz w:val="22"/>
                <w:vertAlign w:val="superscript"/>
              </w:rPr>
              <w:t>-4</w:t>
            </w:r>
          </w:p>
        </w:tc>
        <w:tc>
          <w:tcPr>
            <w:tcW w:w="13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596E7A9" w14:textId="77777777" w:rsidR="001A65B4" w:rsidRDefault="001A65B4">
            <w:pPr>
              <w:pStyle w:val="TAL"/>
            </w:pPr>
            <w:r>
              <w:t>2000 bytes</w:t>
            </w:r>
          </w:p>
        </w:tc>
        <w:tc>
          <w:tcPr>
            <w:tcW w:w="16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9422738" w14:textId="77777777" w:rsidR="001A65B4" w:rsidRDefault="001A65B4">
            <w:pPr>
              <w:pStyle w:val="TAL"/>
            </w:pPr>
            <w:r>
              <w:t xml:space="preserve">2000 </w:t>
            </w:r>
            <w:proofErr w:type="spellStart"/>
            <w:r>
              <w:t>ms</w:t>
            </w:r>
            <w:proofErr w:type="spellEnd"/>
          </w:p>
        </w:tc>
        <w:tc>
          <w:tcPr>
            <w:tcW w:w="2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9E76D9B" w14:textId="77777777" w:rsidR="001A65B4" w:rsidRDefault="001A65B4">
            <w:pPr>
              <w:pStyle w:val="TAL"/>
            </w:pPr>
            <w:r>
              <w:t xml:space="preserve">Cooperative collision </w:t>
            </w:r>
            <w:proofErr w:type="gramStart"/>
            <w:r>
              <w:t>avoidance;</w:t>
            </w:r>
            <w:proofErr w:type="gramEnd"/>
          </w:p>
          <w:p w14:paraId="2E649A1E" w14:textId="77777777" w:rsidR="001A65B4" w:rsidRDefault="001A65B4">
            <w:pPr>
              <w:pStyle w:val="TAL"/>
            </w:pPr>
            <w:r>
              <w:t xml:space="preserve">Sensor sharing – Higher degree of </w:t>
            </w:r>
            <w:proofErr w:type="gramStart"/>
            <w:r>
              <w:t>automation;</w:t>
            </w:r>
            <w:proofErr w:type="gramEnd"/>
          </w:p>
          <w:p w14:paraId="64793D53" w14:textId="77777777" w:rsidR="001A65B4" w:rsidRDefault="001A65B4">
            <w:pPr>
              <w:pStyle w:val="TAL"/>
            </w:pPr>
            <w:r>
              <w:t>Video sharing – higher degree of automation</w:t>
            </w:r>
          </w:p>
        </w:tc>
      </w:tr>
      <w:tr w:rsidR="001A65B4" w14:paraId="47603BE0" w14:textId="77777777" w:rsidTr="001A65B4">
        <w:tc>
          <w:tcPr>
            <w:tcW w:w="10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E04B9D8" w14:textId="77777777" w:rsidR="001A65B4" w:rsidRDefault="001A65B4">
            <w:pPr>
              <w:pStyle w:val="TAC"/>
            </w:pPr>
            <w:r>
              <w:t>91</w:t>
            </w:r>
          </w:p>
        </w:tc>
        <w:tc>
          <w:tcPr>
            <w:tcW w:w="10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365A44FF" w14:textId="77777777" w:rsidR="001A65B4" w:rsidRDefault="001A65B4">
            <w:pPr>
              <w:pStyle w:val="TAC"/>
            </w:pPr>
            <w:r>
              <w:t>(NOTE 1)</w:t>
            </w:r>
          </w:p>
        </w:tc>
        <w:tc>
          <w:tcPr>
            <w:tcW w:w="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015C6F3" w14:textId="77777777" w:rsidR="001A65B4" w:rsidRDefault="001A65B4">
            <w:pPr>
              <w:pStyle w:val="TAC"/>
            </w:pPr>
            <w:r>
              <w:t>2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E7E29BA" w14:textId="77777777" w:rsidR="001A65B4" w:rsidRDefault="001A65B4">
            <w:pPr>
              <w:pStyle w:val="TAC"/>
            </w:pPr>
            <w:r>
              <w:t xml:space="preserve">3 </w:t>
            </w:r>
            <w:proofErr w:type="spellStart"/>
            <w:r>
              <w:t>ms</w:t>
            </w:r>
            <w:proofErr w:type="spellEnd"/>
          </w:p>
        </w:tc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913890D" w14:textId="77777777" w:rsidR="001A65B4" w:rsidRDefault="001A65B4">
            <w:pPr>
              <w:pStyle w:val="TAC"/>
            </w:pPr>
            <w:r>
              <w:t>10</w:t>
            </w:r>
            <w:r>
              <w:rPr>
                <w:sz w:val="22"/>
                <w:vertAlign w:val="superscript"/>
              </w:rPr>
              <w:t>-5</w:t>
            </w:r>
          </w:p>
        </w:tc>
        <w:tc>
          <w:tcPr>
            <w:tcW w:w="13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D7DB8AD" w14:textId="77777777" w:rsidR="001A65B4" w:rsidRDefault="001A65B4">
            <w:pPr>
              <w:pStyle w:val="TAL"/>
            </w:pPr>
            <w:r>
              <w:t>2000 bytes</w:t>
            </w:r>
          </w:p>
        </w:tc>
        <w:tc>
          <w:tcPr>
            <w:tcW w:w="16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B228F7A" w14:textId="77777777" w:rsidR="001A65B4" w:rsidRDefault="001A65B4">
            <w:pPr>
              <w:pStyle w:val="TAL"/>
            </w:pPr>
            <w:r>
              <w:t xml:space="preserve">2000 </w:t>
            </w:r>
            <w:proofErr w:type="spellStart"/>
            <w:r>
              <w:t>ms</w:t>
            </w:r>
            <w:proofErr w:type="spellEnd"/>
          </w:p>
        </w:tc>
        <w:tc>
          <w:tcPr>
            <w:tcW w:w="2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7E711DE" w14:textId="77777777" w:rsidR="001A65B4" w:rsidRDefault="001A65B4">
            <w:pPr>
              <w:pStyle w:val="TAL"/>
            </w:pPr>
            <w:r>
              <w:t xml:space="preserve">Emergency trajectory </w:t>
            </w:r>
            <w:proofErr w:type="gramStart"/>
            <w:r>
              <w:t>alignment;</w:t>
            </w:r>
            <w:proofErr w:type="gramEnd"/>
          </w:p>
          <w:p w14:paraId="46A51D42" w14:textId="77777777" w:rsidR="001A65B4" w:rsidRDefault="001A65B4">
            <w:pPr>
              <w:pStyle w:val="TAL"/>
            </w:pPr>
            <w:r>
              <w:t>Sensor sharing – Higher degree of automation</w:t>
            </w:r>
          </w:p>
        </w:tc>
      </w:tr>
      <w:tr w:rsidR="001A65B4" w14:paraId="7B7B0FEE" w14:textId="77777777" w:rsidTr="001A65B4">
        <w:tc>
          <w:tcPr>
            <w:tcW w:w="10023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1E5E47A" w14:textId="77777777" w:rsidR="001A65B4" w:rsidRDefault="001A65B4">
            <w:pPr>
              <w:pStyle w:val="TAN"/>
            </w:pPr>
            <w:r>
              <w:t>NOTE 1:</w:t>
            </w:r>
            <w:r>
              <w:tab/>
              <w:t>GBR and Delay Critical GBR PQIs can only be used for unicast PC5 communications.</w:t>
            </w:r>
          </w:p>
        </w:tc>
      </w:tr>
    </w:tbl>
    <w:p w14:paraId="3B1F2814" w14:textId="77777777" w:rsidR="001A65B4" w:rsidRDefault="001A65B4" w:rsidP="001A65B4">
      <w:pPr>
        <w:pStyle w:val="FP"/>
        <w:rPr>
          <w:rFonts w:ascii="Times New Roman" w:eastAsiaTheme="minorEastAsia" w:hAnsi="Times New Roman"/>
        </w:rPr>
      </w:pPr>
    </w:p>
    <w:p w14:paraId="3551629B" w14:textId="77777777" w:rsidR="001A65B4" w:rsidRDefault="001A65B4" w:rsidP="001A65B4">
      <w:pPr>
        <w:pStyle w:val="NO"/>
      </w:pPr>
      <w:r>
        <w:lastRenderedPageBreak/>
        <w:t>NOTE 1:</w:t>
      </w:r>
      <w:r>
        <w:tab/>
        <w:t>For Standardized PQI to QoS characteristics mapping, the table will be extended/updated to support service requirements for other identified V2X services.</w:t>
      </w:r>
    </w:p>
    <w:p w14:paraId="0E4097E6" w14:textId="77777777" w:rsidR="001A65B4" w:rsidRDefault="001A65B4" w:rsidP="001A65B4">
      <w:pPr>
        <w:pStyle w:val="NO"/>
      </w:pPr>
      <w:r>
        <w:t>NOTE 2:</w:t>
      </w:r>
      <w:r>
        <w:tab/>
        <w:t>The PQIs may be used for other services than V2X.</w:t>
      </w:r>
    </w:p>
    <w:p w14:paraId="5F0FFFE2" w14:textId="77777777" w:rsidR="001A65B4" w:rsidRDefault="001A65B4" w:rsidP="001A65B4">
      <w:pPr>
        <w:pStyle w:val="NO"/>
      </w:pPr>
      <w:r>
        <w:t>NOTE 3:</w:t>
      </w:r>
      <w:r>
        <w:tab/>
        <w:t>A PQI may be used together with an application indicated priority, which overrides the Default Priority Level of the PQI.</w:t>
      </w:r>
    </w:p>
    <w:p w14:paraId="36BF84BF" w14:textId="2AEBDEC0" w:rsidR="001A65B4" w:rsidRDefault="001A65B4" w:rsidP="001A65B4">
      <w:pPr>
        <w:rPr>
          <w:rFonts w:eastAsia="Malgun Gothic"/>
          <w:lang w:eastAsia="ko-KR"/>
        </w:rPr>
      </w:pPr>
    </w:p>
    <w:p w14:paraId="35CD45E4" w14:textId="1EFF0303" w:rsidR="008D4DAB" w:rsidRDefault="008D4DAB" w:rsidP="001A65B4">
      <w:pPr>
        <w:rPr>
          <w:rFonts w:eastAsia="Malgun Gothic"/>
          <w:lang w:eastAsia="ko-KR"/>
        </w:rPr>
      </w:pPr>
    </w:p>
    <w:p w14:paraId="64CD3D73" w14:textId="09622D93" w:rsidR="008D4DAB" w:rsidRPr="00CB5EC9" w:rsidRDefault="008D4DAB" w:rsidP="008D4DAB">
      <w:pPr>
        <w:pStyle w:val="3"/>
        <w:numPr>
          <w:ilvl w:val="0"/>
          <w:numId w:val="0"/>
        </w:numPr>
        <w:ind w:left="720"/>
        <w:rPr>
          <w:lang w:eastAsia="ko-KR"/>
        </w:rPr>
      </w:pPr>
      <w:bookmarkStart w:id="13" w:name="_Toc66692668"/>
      <w:bookmarkStart w:id="14" w:name="_Toc66701847"/>
      <w:bookmarkStart w:id="15" w:name="_Toc69883509"/>
      <w:bookmarkStart w:id="16" w:name="_Toc73625521"/>
      <w:bookmarkStart w:id="17" w:name="_Toc98836901"/>
      <w:r w:rsidRPr="00CB5EC9">
        <w:rPr>
          <w:lang w:eastAsia="ko-KR"/>
        </w:rPr>
        <w:t>5.6.1</w:t>
      </w:r>
      <w:r w:rsidRPr="00CB5EC9">
        <w:rPr>
          <w:lang w:eastAsia="ko-KR"/>
        </w:rPr>
        <w:tab/>
        <w:t xml:space="preserve">QoS handling for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Direct </w:t>
      </w:r>
      <w:proofErr w:type="gramStart"/>
      <w:r w:rsidRPr="00CB5EC9">
        <w:rPr>
          <w:lang w:eastAsia="ko-KR"/>
        </w:rPr>
        <w:t>Communication</w:t>
      </w:r>
      <w:bookmarkEnd w:id="13"/>
      <w:bookmarkEnd w:id="14"/>
      <w:bookmarkEnd w:id="15"/>
      <w:bookmarkEnd w:id="16"/>
      <w:bookmarkEnd w:id="17"/>
      <w:r>
        <w:t>(</w:t>
      </w:r>
      <w:proofErr w:type="gramEnd"/>
      <w:r>
        <w:t>TS23.304)</w:t>
      </w:r>
    </w:p>
    <w:p w14:paraId="30BB516D" w14:textId="77777777" w:rsidR="008D4DAB" w:rsidRPr="00CB5EC9" w:rsidRDefault="008D4DAB" w:rsidP="008D4DAB">
      <w:r w:rsidRPr="00CB5EC9">
        <w:t xml:space="preserve">In order to support QoS handling for 5G </w:t>
      </w:r>
      <w:proofErr w:type="spellStart"/>
      <w:r w:rsidRPr="00CB5EC9">
        <w:t>ProSe</w:t>
      </w:r>
      <w:proofErr w:type="spellEnd"/>
      <w:r w:rsidRPr="00CB5EC9">
        <w:t xml:space="preserve"> Direct Communication, the mechanism defined in clause 5.4 of TS</w:t>
      </w:r>
      <w:r>
        <w:t> </w:t>
      </w:r>
      <w:r w:rsidRPr="00CB5EC9">
        <w:t>23.287</w:t>
      </w:r>
      <w:r>
        <w:t> </w:t>
      </w:r>
      <w:r w:rsidRPr="00CB5EC9">
        <w:t>[2] is reused with the following differences:</w:t>
      </w:r>
    </w:p>
    <w:p w14:paraId="1D2F849D" w14:textId="77777777" w:rsidR="008D4DAB" w:rsidRPr="00CB5EC9" w:rsidRDefault="008D4DAB" w:rsidP="008D4DAB">
      <w:pPr>
        <w:pStyle w:val="B1"/>
        <w:rPr>
          <w:rFonts w:eastAsia="Malgun Gothic"/>
          <w:lang w:eastAsia="ko-KR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>Only NR PC5 QoS model is used.</w:t>
      </w:r>
    </w:p>
    <w:p w14:paraId="42FF2F7C" w14:textId="77777777" w:rsidR="008D4DAB" w:rsidRPr="00CB5EC9" w:rsidRDefault="008D4DAB" w:rsidP="008D4DAB">
      <w:pPr>
        <w:pStyle w:val="B1"/>
        <w:rPr>
          <w:lang w:eastAsia="ko-KR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PC5 Packet Filter Set supports three types of packet filters, </w:t>
      </w:r>
      <w:proofErr w:type="gramStart"/>
      <w:r w:rsidRPr="00CB5EC9">
        <w:rPr>
          <w:lang w:eastAsia="ko-KR"/>
        </w:rPr>
        <w:t>i.e.</w:t>
      </w:r>
      <w:proofErr w:type="gramEnd"/>
      <w:r w:rsidRPr="00CB5EC9">
        <w:rPr>
          <w:lang w:eastAsia="ko-KR"/>
        </w:rPr>
        <w:t xml:space="preserve"> the Prose IP Packet Filter Set,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Ethernet Packet Filter Set, and the Prose Packet Filter Set. Each PC5 QoS Rule additionally contains the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identifier when the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identifier is not included in the PC5 Packet Filter Set.</w:t>
      </w:r>
    </w:p>
    <w:p w14:paraId="52CD8794" w14:textId="77777777" w:rsidR="008D4DAB" w:rsidRPr="00CB5EC9" w:rsidRDefault="008D4DAB" w:rsidP="008D4DAB">
      <w:pPr>
        <w:pStyle w:val="B1"/>
        <w:rPr>
          <w:lang w:eastAsia="ko-KR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</w:r>
      <w:r w:rsidRPr="00CB5EC9">
        <w:t>V2X IP Packet Filter Set</w:t>
      </w:r>
      <w:r w:rsidRPr="00CB5EC9">
        <w:rPr>
          <w:lang w:eastAsia="zh-CN"/>
        </w:rPr>
        <w:t xml:space="preserve"> is replaced by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IP Packet Filter Set</w:t>
      </w:r>
      <w:r w:rsidRPr="00CB5EC9">
        <w:rPr>
          <w:lang w:eastAsia="zh-CN"/>
        </w:rPr>
        <w:t>.</w:t>
      </w:r>
    </w:p>
    <w:p w14:paraId="31D7294F" w14:textId="77777777" w:rsidR="008D4DAB" w:rsidRPr="00CB5EC9" w:rsidRDefault="008D4DAB" w:rsidP="008D4DAB">
      <w:pPr>
        <w:pStyle w:val="B1"/>
        <w:rPr>
          <w:lang w:eastAsia="zh-CN"/>
        </w:rPr>
      </w:pPr>
      <w:r w:rsidRPr="00CB5EC9">
        <w:t>-</w:t>
      </w:r>
      <w:r w:rsidRPr="00CB5EC9">
        <w:tab/>
        <w:t>V2X Packet Filter Set</w:t>
      </w:r>
      <w:r w:rsidRPr="00CB5EC9">
        <w:rPr>
          <w:lang w:eastAsia="zh-CN"/>
        </w:rPr>
        <w:t xml:space="preserve"> is replaced by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Packet Filter Set.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Packet Filter Set </w:t>
      </w:r>
      <w:r w:rsidRPr="00CB5EC9">
        <w:t>shall support Packet Filters based on at least any combination of:</w:t>
      </w:r>
    </w:p>
    <w:p w14:paraId="26588ECC" w14:textId="77777777" w:rsidR="008D4DAB" w:rsidRPr="004909A6" w:rsidRDefault="008D4DAB" w:rsidP="008D4DAB">
      <w:pPr>
        <w:pStyle w:val="B2"/>
        <w:rPr>
          <w:lang w:val="fr-FR" w:eastAsia="zh-CN"/>
        </w:rPr>
      </w:pPr>
      <w:r w:rsidRPr="004909A6">
        <w:rPr>
          <w:lang w:val="fr-FR"/>
        </w:rPr>
        <w:t>-</w:t>
      </w:r>
      <w:r w:rsidRPr="004909A6">
        <w:rPr>
          <w:lang w:val="fr-FR"/>
        </w:rPr>
        <w:tab/>
      </w:r>
      <w:proofErr w:type="spellStart"/>
      <w:r w:rsidRPr="004909A6">
        <w:rPr>
          <w:lang w:val="fr-FR" w:eastAsia="zh-CN"/>
        </w:rPr>
        <w:t>ProSe</w:t>
      </w:r>
      <w:proofErr w:type="spellEnd"/>
      <w:r w:rsidRPr="004909A6">
        <w:rPr>
          <w:lang w:val="fr-FR" w:eastAsia="zh-CN"/>
        </w:rPr>
        <w:t xml:space="preserve"> </w:t>
      </w:r>
      <w:proofErr w:type="gramStart"/>
      <w:r w:rsidRPr="004909A6">
        <w:rPr>
          <w:lang w:val="fr-FR" w:eastAsia="zh-CN"/>
        </w:rPr>
        <w:t>identifier</w:t>
      </w:r>
      <w:r w:rsidRPr="004909A6">
        <w:rPr>
          <w:lang w:val="fr-FR"/>
        </w:rPr>
        <w:t>;</w:t>
      </w:r>
      <w:proofErr w:type="gramEnd"/>
    </w:p>
    <w:p w14:paraId="2E6AEC72" w14:textId="77777777" w:rsidR="008D4DAB" w:rsidRPr="004909A6" w:rsidRDefault="008D4DAB" w:rsidP="008D4DAB">
      <w:pPr>
        <w:pStyle w:val="B2"/>
        <w:rPr>
          <w:lang w:val="fr-FR"/>
        </w:rPr>
      </w:pPr>
      <w:r w:rsidRPr="004909A6">
        <w:rPr>
          <w:lang w:val="fr-FR"/>
        </w:rPr>
        <w:t>-</w:t>
      </w:r>
      <w:r w:rsidRPr="004909A6">
        <w:rPr>
          <w:lang w:val="fr-FR"/>
        </w:rPr>
        <w:tab/>
        <w:t xml:space="preserve">Source/Destination Layer-2 </w:t>
      </w:r>
      <w:proofErr w:type="gramStart"/>
      <w:r w:rsidRPr="004909A6">
        <w:rPr>
          <w:lang w:val="fr-FR"/>
        </w:rPr>
        <w:t>ID;</w:t>
      </w:r>
      <w:proofErr w:type="gramEnd"/>
    </w:p>
    <w:p w14:paraId="56FD9E11" w14:textId="77777777" w:rsidR="008D4DAB" w:rsidRPr="00CB5EC9" w:rsidRDefault="008D4DAB" w:rsidP="008D4DAB">
      <w:pPr>
        <w:pStyle w:val="B2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Application Layer ID.</w:t>
      </w:r>
    </w:p>
    <w:p w14:paraId="5AA5C50C" w14:textId="77777777" w:rsidR="008D4DAB" w:rsidRPr="00CB5EC9" w:rsidRDefault="008D4DAB" w:rsidP="008D4DAB">
      <w:pPr>
        <w:pStyle w:val="B1"/>
        <w:rPr>
          <w:lang w:eastAsia="zh-CN"/>
        </w:rPr>
      </w:pPr>
      <w:r w:rsidRPr="00CB5EC9">
        <w:t>-</w:t>
      </w:r>
      <w:r w:rsidRPr="00CB5EC9">
        <w:tab/>
      </w:r>
      <w:proofErr w:type="spellStart"/>
      <w:r w:rsidRPr="00CB5EC9">
        <w:t>ProSe</w:t>
      </w:r>
      <w:proofErr w:type="spellEnd"/>
      <w:r w:rsidRPr="00CB5EC9">
        <w:t xml:space="preserve"> Ethernet Packet Filter Set that has the same format as the Ethernet Packet Filter Set defined in clause 5.7.6.3 of TS</w:t>
      </w:r>
      <w:r>
        <w:t> </w:t>
      </w:r>
      <w:r w:rsidRPr="00CB5EC9">
        <w:t>23.501</w:t>
      </w:r>
      <w:r>
        <w:t> </w:t>
      </w:r>
      <w:r w:rsidRPr="00CB5EC9">
        <w:t xml:space="preserve">[4] is </w:t>
      </w:r>
      <w:r w:rsidRPr="00CB5EC9">
        <w:rPr>
          <w:lang w:eastAsia="zh-CN"/>
        </w:rPr>
        <w:t>additionally defined</w:t>
      </w:r>
      <w:r w:rsidRPr="00CB5EC9">
        <w:t>.</w:t>
      </w:r>
    </w:p>
    <w:p w14:paraId="24853327" w14:textId="77777777" w:rsidR="008D4DAB" w:rsidRPr="00CB5EC9" w:rsidRDefault="008D4DAB" w:rsidP="008D4DAB">
      <w:pPr>
        <w:pStyle w:val="B1"/>
      </w:pPr>
      <w:r w:rsidRPr="00CB5EC9">
        <w:t>-</w:t>
      </w:r>
      <w:r w:rsidRPr="00CB5EC9">
        <w:tab/>
        <w:t xml:space="preserve">V2X application layer is replaced by </w:t>
      </w:r>
      <w:proofErr w:type="spellStart"/>
      <w:r w:rsidRPr="00CB5EC9">
        <w:t>ProSe</w:t>
      </w:r>
      <w:proofErr w:type="spellEnd"/>
      <w:r w:rsidRPr="00CB5EC9">
        <w:t xml:space="preserve"> application layer.</w:t>
      </w:r>
    </w:p>
    <w:p w14:paraId="2508382F" w14:textId="77777777" w:rsidR="008D4DAB" w:rsidRPr="00CB5EC9" w:rsidRDefault="008D4DAB" w:rsidP="008D4DAB">
      <w:pPr>
        <w:pStyle w:val="B1"/>
      </w:pPr>
      <w:r w:rsidRPr="00CB5EC9">
        <w:t>-</w:t>
      </w:r>
      <w:r w:rsidRPr="00CB5EC9">
        <w:tab/>
        <w:t xml:space="preserve">V2X layer is replaced by </w:t>
      </w:r>
      <w:proofErr w:type="spellStart"/>
      <w:r w:rsidRPr="00CB5EC9">
        <w:t>ProSe</w:t>
      </w:r>
      <w:proofErr w:type="spellEnd"/>
      <w:r w:rsidRPr="00CB5EC9">
        <w:t xml:space="preserve"> layer.</w:t>
      </w:r>
    </w:p>
    <w:p w14:paraId="476034D2" w14:textId="77777777" w:rsidR="008D4DAB" w:rsidRPr="00CB5EC9" w:rsidRDefault="008D4DAB" w:rsidP="008D4DAB">
      <w:pPr>
        <w:pStyle w:val="B1"/>
      </w:pPr>
      <w:r w:rsidRPr="00CB5EC9">
        <w:t>-</w:t>
      </w:r>
      <w:r w:rsidRPr="00CB5EC9">
        <w:tab/>
      </w:r>
      <w:r w:rsidRPr="00CB5EC9">
        <w:rPr>
          <w:lang w:eastAsia="zh-CN"/>
        </w:rPr>
        <w:t>V2X</w:t>
      </w:r>
      <w:r w:rsidRPr="00CB5EC9">
        <w:t xml:space="preserve"> service type is replaced by</w:t>
      </w:r>
      <w:r w:rsidRPr="00CB5EC9">
        <w:rPr>
          <w:lang w:eastAsia="zh-CN"/>
        </w:rPr>
        <w:t xml:space="preserve"> </w:t>
      </w:r>
      <w:proofErr w:type="spellStart"/>
      <w:r w:rsidRPr="00CB5EC9">
        <w:t>ProSe</w:t>
      </w:r>
      <w:proofErr w:type="spellEnd"/>
      <w:r w:rsidRPr="00CB5EC9">
        <w:t xml:space="preserve"> identifier.</w:t>
      </w:r>
    </w:p>
    <w:p w14:paraId="50D73CA5" w14:textId="77777777" w:rsidR="008D4DAB" w:rsidRPr="00CB5EC9" w:rsidRDefault="008D4DAB" w:rsidP="008D4DAB">
      <w:pPr>
        <w:pStyle w:val="B1"/>
        <w:rPr>
          <w:rFonts w:eastAsia="Malgun Gothic"/>
          <w:lang w:eastAsia="ko-KR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>UE-PC5-AMBR is only applied for NR PC5.</w:t>
      </w:r>
    </w:p>
    <w:p w14:paraId="6C3E7668" w14:textId="77777777" w:rsidR="008D4DAB" w:rsidRPr="00CB5EC9" w:rsidRDefault="008D4DAB" w:rsidP="008D4DAB">
      <w:pPr>
        <w:pStyle w:val="B1"/>
        <w:rPr>
          <w:lang w:eastAsia="ko-KR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The </w:t>
      </w:r>
      <w:r w:rsidRPr="00CB5EC9">
        <w:rPr>
          <w:lang w:eastAsia="zh-CN"/>
        </w:rPr>
        <w:t xml:space="preserve">PQI values are additionally defined. The </w:t>
      </w:r>
      <w:r w:rsidRPr="00CB5EC9">
        <w:t>one-to-one mapping of standardized PQI values that are additionally defined to PC5 QoS characteristics is specified in table 5.6.1-1.</w:t>
      </w:r>
    </w:p>
    <w:p w14:paraId="33516646" w14:textId="77777777" w:rsidR="008D4DAB" w:rsidRPr="00CB5EC9" w:rsidRDefault="008D4DAB" w:rsidP="008D4DAB">
      <w:pPr>
        <w:pStyle w:val="TH"/>
      </w:pPr>
      <w:r w:rsidRPr="00CB5EC9">
        <w:lastRenderedPageBreak/>
        <w:t>Table 5.6.1-1: Standardized PQI values that are additionally defined to QoS characteristics mapping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134"/>
        <w:gridCol w:w="992"/>
        <w:gridCol w:w="992"/>
        <w:gridCol w:w="851"/>
        <w:gridCol w:w="1276"/>
        <w:gridCol w:w="1134"/>
        <w:gridCol w:w="2516"/>
      </w:tblGrid>
      <w:tr w:rsidR="008D4DAB" w:rsidRPr="00CB5EC9" w14:paraId="6F296B15" w14:textId="77777777" w:rsidTr="00E83A82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D53E2" w14:textId="77777777" w:rsidR="008D4DAB" w:rsidRPr="00CB5EC9" w:rsidRDefault="008D4DAB" w:rsidP="00E83A82">
            <w:pPr>
              <w:pStyle w:val="TAH"/>
            </w:pPr>
            <w:r w:rsidRPr="00CB5EC9">
              <w:t>PQI</w:t>
            </w:r>
          </w:p>
          <w:p w14:paraId="6417F7BD" w14:textId="77777777" w:rsidR="008D4DAB" w:rsidRPr="00CB5EC9" w:rsidRDefault="008D4DAB" w:rsidP="00E83A82">
            <w:pPr>
              <w:pStyle w:val="TAH"/>
            </w:pPr>
            <w:r w:rsidRPr="00CB5EC9">
              <w:t>Value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880A6B" w14:textId="77777777" w:rsidR="008D4DAB" w:rsidRPr="00CB5EC9" w:rsidRDefault="008D4DAB" w:rsidP="00E83A82">
            <w:pPr>
              <w:pStyle w:val="TAH"/>
            </w:pPr>
            <w:r w:rsidRPr="00CB5EC9">
              <w:t>Resource Type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046EE8" w14:textId="77777777" w:rsidR="008D4DAB" w:rsidRPr="00CB5EC9" w:rsidRDefault="008D4DAB" w:rsidP="00E83A82">
            <w:pPr>
              <w:pStyle w:val="TAH"/>
            </w:pPr>
            <w:r w:rsidRPr="00CB5EC9">
              <w:t>Default Priority Level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1F916C" w14:textId="77777777" w:rsidR="008D4DAB" w:rsidRPr="00CB5EC9" w:rsidRDefault="008D4DAB" w:rsidP="00E83A82">
            <w:pPr>
              <w:pStyle w:val="TAH"/>
            </w:pPr>
            <w:r w:rsidRPr="00CB5EC9">
              <w:t>Packet Delay Budget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1ABF96" w14:textId="77777777" w:rsidR="008D4DAB" w:rsidRPr="00CB5EC9" w:rsidRDefault="008D4DAB" w:rsidP="00E83A82">
            <w:pPr>
              <w:pStyle w:val="TAH"/>
            </w:pPr>
            <w:r w:rsidRPr="00CB5EC9">
              <w:t>Packet Error</w:t>
            </w:r>
          </w:p>
          <w:p w14:paraId="6434D826" w14:textId="77777777" w:rsidR="008D4DAB" w:rsidRPr="00CB5EC9" w:rsidRDefault="008D4DAB" w:rsidP="00E83A82">
            <w:pPr>
              <w:pStyle w:val="TAH"/>
            </w:pPr>
            <w:r w:rsidRPr="00CB5EC9">
              <w:t xml:space="preserve">Rate 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5510FB" w14:textId="77777777" w:rsidR="008D4DAB" w:rsidRPr="00CB5EC9" w:rsidRDefault="008D4DAB" w:rsidP="00E83A82">
            <w:pPr>
              <w:pStyle w:val="TAH"/>
            </w:pPr>
            <w:r w:rsidRPr="00CB5EC9">
              <w:t>Default Maximum Data Burst Volume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794B99" w14:textId="77777777" w:rsidR="008D4DAB" w:rsidRPr="00CB5EC9" w:rsidRDefault="008D4DAB" w:rsidP="00E83A82">
            <w:pPr>
              <w:pStyle w:val="TAH"/>
            </w:pPr>
            <w:r w:rsidRPr="00CB5EC9">
              <w:t>Default</w:t>
            </w:r>
          </w:p>
          <w:p w14:paraId="2455DAF7" w14:textId="77777777" w:rsidR="008D4DAB" w:rsidRPr="00CB5EC9" w:rsidRDefault="008D4DAB" w:rsidP="00E83A82">
            <w:pPr>
              <w:pStyle w:val="TAH"/>
            </w:pPr>
            <w:r w:rsidRPr="00CB5EC9">
              <w:t>Averaging Window</w:t>
            </w:r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BDF9EB" w14:textId="77777777" w:rsidR="008D4DAB" w:rsidRPr="00CB5EC9" w:rsidRDefault="008D4DAB" w:rsidP="00E83A82">
            <w:pPr>
              <w:pStyle w:val="TAH"/>
            </w:pPr>
            <w:r w:rsidRPr="00CB5EC9">
              <w:t>Example Services</w:t>
            </w:r>
          </w:p>
        </w:tc>
      </w:tr>
      <w:tr w:rsidR="008D4DAB" w:rsidRPr="00CB5EC9" w14:paraId="7131698E" w14:textId="77777777" w:rsidTr="00E83A82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FE061B" w14:textId="77777777" w:rsidR="008D4DAB" w:rsidRPr="00CB5EC9" w:rsidRDefault="008D4DAB" w:rsidP="00E83A82">
            <w:pPr>
              <w:pStyle w:val="TAC"/>
              <w:rPr>
                <w:lang w:eastAsia="zh-CN"/>
              </w:rPr>
            </w:pPr>
            <w:r w:rsidRPr="00CB5EC9">
              <w:rPr>
                <w:lang w:eastAsia="zh-CN"/>
              </w:rPr>
              <w:t>24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63D0EDB" w14:textId="77777777" w:rsidR="008D4DAB" w:rsidRPr="00CB5EC9" w:rsidRDefault="008D4DAB" w:rsidP="00E83A82">
            <w:pPr>
              <w:pStyle w:val="TAC"/>
              <w:rPr>
                <w:lang w:eastAsia="zh-CN"/>
              </w:rPr>
            </w:pPr>
            <w:r w:rsidRPr="00CB5EC9">
              <w:rPr>
                <w:lang w:eastAsia="zh-CN"/>
              </w:rPr>
              <w:t>GBR</w:t>
            </w:r>
          </w:p>
          <w:p w14:paraId="6F6FA140" w14:textId="77777777" w:rsidR="008D4DAB" w:rsidRPr="00CB5EC9" w:rsidRDefault="008D4DAB" w:rsidP="00E83A82">
            <w:pPr>
              <w:pStyle w:val="TAC"/>
              <w:rPr>
                <w:lang w:eastAsia="zh-CN"/>
              </w:rPr>
            </w:pPr>
            <w:r w:rsidRPr="00CB5EC9">
              <w:t>(NOTE 1)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88A0F36" w14:textId="77777777" w:rsidR="008D4DAB" w:rsidRPr="00CB5EC9" w:rsidRDefault="008D4DAB" w:rsidP="00E83A82">
            <w:pPr>
              <w:pStyle w:val="TAC"/>
              <w:rPr>
                <w:lang w:eastAsia="zh-CN"/>
              </w:rPr>
            </w:pPr>
            <w:r w:rsidRPr="00CB5EC9">
              <w:rPr>
                <w:lang w:eastAsia="zh-CN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7640F0" w14:textId="77777777" w:rsidR="008D4DAB" w:rsidRPr="00CB5EC9" w:rsidRDefault="008D4DAB" w:rsidP="00E83A82">
            <w:pPr>
              <w:pStyle w:val="TAC"/>
              <w:rPr>
                <w:lang w:eastAsia="zh-CN"/>
              </w:rPr>
            </w:pPr>
            <w:r w:rsidRPr="00CB5EC9">
              <w:rPr>
                <w:lang w:eastAsia="zh-CN"/>
              </w:rPr>
              <w:t xml:space="preserve">150 </w:t>
            </w:r>
            <w:proofErr w:type="spellStart"/>
            <w:r w:rsidRPr="00CB5EC9">
              <w:rPr>
                <w:lang w:eastAsia="zh-CN"/>
              </w:rPr>
              <w:t>ms</w:t>
            </w:r>
            <w:proofErr w:type="spellEnd"/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A62B79" w14:textId="77777777" w:rsidR="008D4DAB" w:rsidRPr="00CB5EC9" w:rsidRDefault="008D4DAB" w:rsidP="00E83A82">
            <w:pPr>
              <w:pStyle w:val="TAC"/>
            </w:pPr>
            <w:r w:rsidRPr="00CB5EC9">
              <w:t>10</w:t>
            </w:r>
            <w:r w:rsidRPr="00CB5EC9">
              <w:rPr>
                <w:sz w:val="22"/>
                <w:vertAlign w:val="superscript"/>
              </w:rPr>
              <w:t>-2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DEBD90" w14:textId="77777777" w:rsidR="008D4DAB" w:rsidRPr="00CB5EC9" w:rsidRDefault="008D4DAB" w:rsidP="00E83A82">
            <w:pPr>
              <w:pStyle w:val="TAC"/>
            </w:pPr>
            <w:r w:rsidRPr="00CB5EC9">
              <w:t>N/A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1B19DA" w14:textId="77777777" w:rsidR="008D4DAB" w:rsidRPr="00CB5EC9" w:rsidRDefault="008D4DAB" w:rsidP="00E83A82">
            <w:pPr>
              <w:pStyle w:val="TAC"/>
            </w:pPr>
            <w:r w:rsidRPr="00CB5EC9">
              <w:t xml:space="preserve">2000 </w:t>
            </w:r>
            <w:proofErr w:type="spellStart"/>
            <w:r w:rsidRPr="00CB5EC9">
              <w:t>ms</w:t>
            </w:r>
            <w:proofErr w:type="spellEnd"/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BB802F" w14:textId="77777777" w:rsidR="008D4DAB" w:rsidRPr="00CB5EC9" w:rsidRDefault="008D4DAB" w:rsidP="00E83A82">
            <w:pPr>
              <w:pStyle w:val="TAL"/>
            </w:pPr>
            <w:r w:rsidRPr="00CB5EC9">
              <w:t xml:space="preserve">Mission Critical user plane Push </w:t>
            </w:r>
            <w:proofErr w:type="gramStart"/>
            <w:r w:rsidRPr="00CB5EC9">
              <w:t>To</w:t>
            </w:r>
            <w:proofErr w:type="gramEnd"/>
            <w:r w:rsidRPr="00CB5EC9">
              <w:t xml:space="preserve"> Talk voice (e.g. MCPTT)</w:t>
            </w:r>
          </w:p>
        </w:tc>
      </w:tr>
      <w:tr w:rsidR="008D4DAB" w:rsidRPr="00CB5EC9" w14:paraId="04377A74" w14:textId="77777777" w:rsidTr="00E83A82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AB6EAA" w14:textId="77777777" w:rsidR="008D4DAB" w:rsidRPr="00CB5EC9" w:rsidRDefault="008D4DAB" w:rsidP="00E83A82">
            <w:pPr>
              <w:pStyle w:val="TAC"/>
              <w:rPr>
                <w:lang w:eastAsia="zh-CN"/>
              </w:rPr>
            </w:pPr>
            <w:r w:rsidRPr="00CB5EC9">
              <w:rPr>
                <w:lang w:eastAsia="zh-CN"/>
              </w:rPr>
              <w:t>25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EC12FD2" w14:textId="77777777" w:rsidR="008D4DAB" w:rsidRPr="00CB5EC9" w:rsidRDefault="008D4DAB" w:rsidP="00E83A82">
            <w:pPr>
              <w:pStyle w:val="TAC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5470BF" w14:textId="77777777" w:rsidR="008D4DAB" w:rsidRPr="00CB5EC9" w:rsidRDefault="008D4DAB" w:rsidP="00E83A82">
            <w:pPr>
              <w:pStyle w:val="TAC"/>
              <w:rPr>
                <w:lang w:eastAsia="zh-CN"/>
              </w:rPr>
            </w:pPr>
            <w:r w:rsidRPr="00CB5EC9">
              <w:rPr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76009E" w14:textId="77777777" w:rsidR="008D4DAB" w:rsidRPr="00CB5EC9" w:rsidRDefault="008D4DAB" w:rsidP="00E83A82">
            <w:pPr>
              <w:pStyle w:val="TAC"/>
              <w:rPr>
                <w:lang w:eastAsia="zh-CN"/>
              </w:rPr>
            </w:pPr>
            <w:r w:rsidRPr="00CB5EC9">
              <w:rPr>
                <w:lang w:eastAsia="zh-CN"/>
              </w:rPr>
              <w:t xml:space="preserve">200 </w:t>
            </w:r>
            <w:proofErr w:type="spellStart"/>
            <w:r w:rsidRPr="00CB5EC9">
              <w:rPr>
                <w:lang w:eastAsia="zh-CN"/>
              </w:rPr>
              <w:t>ms</w:t>
            </w:r>
            <w:proofErr w:type="spellEnd"/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026DD5" w14:textId="77777777" w:rsidR="008D4DAB" w:rsidRPr="00CB5EC9" w:rsidRDefault="008D4DAB" w:rsidP="00E83A82">
            <w:pPr>
              <w:pStyle w:val="TAC"/>
            </w:pPr>
            <w:r w:rsidRPr="00CB5EC9">
              <w:t>10</w:t>
            </w:r>
            <w:r w:rsidRPr="00CB5EC9">
              <w:rPr>
                <w:sz w:val="22"/>
                <w:vertAlign w:val="superscript"/>
              </w:rPr>
              <w:t>-2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3C8CAD" w14:textId="77777777" w:rsidR="008D4DAB" w:rsidRPr="00CB5EC9" w:rsidRDefault="008D4DAB" w:rsidP="00E83A82">
            <w:pPr>
              <w:pStyle w:val="TAC"/>
            </w:pPr>
            <w:r w:rsidRPr="00CB5EC9">
              <w:t>N/A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ED8BE8" w14:textId="77777777" w:rsidR="008D4DAB" w:rsidRPr="00CB5EC9" w:rsidRDefault="008D4DAB" w:rsidP="00E83A82">
            <w:pPr>
              <w:pStyle w:val="TAC"/>
            </w:pPr>
            <w:r w:rsidRPr="00CB5EC9">
              <w:t xml:space="preserve">2000 </w:t>
            </w:r>
            <w:proofErr w:type="spellStart"/>
            <w:r w:rsidRPr="00CB5EC9">
              <w:t>ms</w:t>
            </w:r>
            <w:proofErr w:type="spellEnd"/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1D32ED" w14:textId="77777777" w:rsidR="008D4DAB" w:rsidRPr="00CB5EC9" w:rsidRDefault="008D4DAB" w:rsidP="00E83A82">
            <w:pPr>
              <w:pStyle w:val="TAL"/>
            </w:pPr>
            <w:r w:rsidRPr="00CB5EC9">
              <w:t xml:space="preserve">Non-Mission-Critical user plane Push </w:t>
            </w:r>
            <w:proofErr w:type="gramStart"/>
            <w:r w:rsidRPr="00CB5EC9">
              <w:t>To</w:t>
            </w:r>
            <w:proofErr w:type="gramEnd"/>
            <w:r w:rsidRPr="00CB5EC9">
              <w:t xml:space="preserve"> Talk voice</w:t>
            </w:r>
          </w:p>
        </w:tc>
      </w:tr>
      <w:tr w:rsidR="008D4DAB" w:rsidRPr="00CB5EC9" w14:paraId="28FCD92F" w14:textId="77777777" w:rsidTr="00E83A82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616B23" w14:textId="77777777" w:rsidR="008D4DAB" w:rsidRPr="00CB5EC9" w:rsidRDefault="008D4DAB" w:rsidP="00E83A82">
            <w:pPr>
              <w:pStyle w:val="TAC"/>
              <w:rPr>
                <w:lang w:eastAsia="zh-CN"/>
              </w:rPr>
            </w:pPr>
            <w:r w:rsidRPr="00CB5EC9">
              <w:rPr>
                <w:lang w:eastAsia="zh-CN"/>
              </w:rPr>
              <w:t>26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5803FE" w14:textId="77777777" w:rsidR="008D4DAB" w:rsidRPr="00CB5EC9" w:rsidRDefault="008D4DAB" w:rsidP="00E83A82">
            <w:pPr>
              <w:pStyle w:val="TAC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9DFECA" w14:textId="77777777" w:rsidR="008D4DAB" w:rsidRPr="00CB5EC9" w:rsidRDefault="008D4DAB" w:rsidP="00E83A82">
            <w:pPr>
              <w:pStyle w:val="TAC"/>
              <w:rPr>
                <w:lang w:eastAsia="zh-CN"/>
              </w:rPr>
            </w:pPr>
            <w:r w:rsidRPr="00CB5EC9">
              <w:rPr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446B38" w14:textId="77777777" w:rsidR="008D4DAB" w:rsidRPr="00CB5EC9" w:rsidRDefault="008D4DAB" w:rsidP="00E83A82">
            <w:pPr>
              <w:pStyle w:val="TAC"/>
              <w:rPr>
                <w:lang w:eastAsia="zh-CN"/>
              </w:rPr>
            </w:pPr>
            <w:r w:rsidRPr="00CB5EC9">
              <w:rPr>
                <w:lang w:eastAsia="zh-CN"/>
              </w:rPr>
              <w:t xml:space="preserve">200 </w:t>
            </w:r>
            <w:proofErr w:type="spellStart"/>
            <w:r w:rsidRPr="00CB5EC9">
              <w:rPr>
                <w:lang w:eastAsia="zh-CN"/>
              </w:rPr>
              <w:t>ms</w:t>
            </w:r>
            <w:proofErr w:type="spellEnd"/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9D20308" w14:textId="77777777" w:rsidR="008D4DAB" w:rsidRPr="00CB5EC9" w:rsidRDefault="008D4DAB" w:rsidP="00E83A82">
            <w:pPr>
              <w:pStyle w:val="TAC"/>
              <w:rPr>
                <w:lang w:eastAsia="zh-CN"/>
              </w:rPr>
            </w:pPr>
            <w:r w:rsidRPr="00CB5EC9">
              <w:t>10</w:t>
            </w:r>
            <w:r w:rsidRPr="00CB5EC9">
              <w:rPr>
                <w:sz w:val="22"/>
                <w:vertAlign w:val="superscript"/>
              </w:rPr>
              <w:t>-</w:t>
            </w:r>
            <w:r w:rsidRPr="00CB5EC9">
              <w:rPr>
                <w:sz w:val="22"/>
                <w:vertAlign w:val="superscript"/>
                <w:lang w:eastAsia="zh-CN"/>
              </w:rPr>
              <w:t>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CB32E2" w14:textId="77777777" w:rsidR="008D4DAB" w:rsidRPr="00CB5EC9" w:rsidRDefault="008D4DAB" w:rsidP="00E83A82">
            <w:pPr>
              <w:pStyle w:val="TAC"/>
            </w:pPr>
            <w:r w:rsidRPr="00CB5EC9">
              <w:t>N/A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6BCE02" w14:textId="77777777" w:rsidR="008D4DAB" w:rsidRPr="00CB5EC9" w:rsidRDefault="008D4DAB" w:rsidP="00E83A82">
            <w:pPr>
              <w:pStyle w:val="TAC"/>
            </w:pPr>
            <w:r w:rsidRPr="00CB5EC9">
              <w:t xml:space="preserve">2000 </w:t>
            </w:r>
            <w:proofErr w:type="spellStart"/>
            <w:r w:rsidRPr="00CB5EC9">
              <w:t>ms</w:t>
            </w:r>
            <w:proofErr w:type="spellEnd"/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B0EA0" w14:textId="77777777" w:rsidR="008D4DAB" w:rsidRPr="00CB5EC9" w:rsidRDefault="008D4DAB" w:rsidP="00E83A82">
            <w:pPr>
              <w:pStyle w:val="TAL"/>
            </w:pPr>
            <w:r w:rsidRPr="00CB5EC9">
              <w:t>Mission Critical Video user plane</w:t>
            </w:r>
          </w:p>
        </w:tc>
      </w:tr>
      <w:tr w:rsidR="008D4DAB" w:rsidRPr="00CB5EC9" w14:paraId="7DBCD3B5" w14:textId="77777777" w:rsidTr="00E83A82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249760" w14:textId="77777777" w:rsidR="008D4DAB" w:rsidRPr="00CB5EC9" w:rsidRDefault="008D4DAB" w:rsidP="00E83A82">
            <w:pPr>
              <w:pStyle w:val="TAC"/>
            </w:pPr>
            <w:r w:rsidRPr="00CB5EC9">
              <w:rPr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1CFF34D" w14:textId="77777777" w:rsidR="008D4DAB" w:rsidRPr="00CB5EC9" w:rsidRDefault="008D4DAB" w:rsidP="00E83A82">
            <w:pPr>
              <w:pStyle w:val="TAC"/>
            </w:pPr>
            <w:r w:rsidRPr="00CB5EC9">
              <w:t>Non-GBR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B59801" w14:textId="77777777" w:rsidR="008D4DAB" w:rsidRPr="00CB5EC9" w:rsidRDefault="008D4DAB" w:rsidP="00E83A82">
            <w:pPr>
              <w:pStyle w:val="TAC"/>
            </w:pPr>
            <w:r w:rsidRPr="00CB5EC9">
              <w:rPr>
                <w:lang w:eastAsia="zh-CN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953FB1" w14:textId="77777777" w:rsidR="008D4DAB" w:rsidRPr="00CB5EC9" w:rsidRDefault="008D4DAB" w:rsidP="00E83A82">
            <w:pPr>
              <w:pStyle w:val="TAC"/>
              <w:rPr>
                <w:lang w:eastAsia="zh-CN"/>
              </w:rPr>
            </w:pPr>
            <w:r w:rsidRPr="00CB5EC9">
              <w:rPr>
                <w:lang w:eastAsia="zh-CN"/>
              </w:rPr>
              <w:t xml:space="preserve">120 </w:t>
            </w:r>
            <w:proofErr w:type="spellStart"/>
            <w:r w:rsidRPr="00CB5EC9">
              <w:rPr>
                <w:lang w:eastAsia="zh-CN"/>
              </w:rPr>
              <w:t>ms</w:t>
            </w:r>
            <w:proofErr w:type="spellEnd"/>
          </w:p>
          <w:p w14:paraId="6EB967A1" w14:textId="77777777" w:rsidR="008D4DAB" w:rsidRPr="00CB5EC9" w:rsidRDefault="008D4DAB" w:rsidP="00E83A82">
            <w:pPr>
              <w:pStyle w:val="TAC"/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C96EEB" w14:textId="77777777" w:rsidR="008D4DAB" w:rsidRPr="00CB5EC9" w:rsidRDefault="008D4DAB" w:rsidP="00E83A82">
            <w:pPr>
              <w:pStyle w:val="TAC"/>
            </w:pPr>
            <w:r w:rsidRPr="00CB5EC9">
              <w:t>10</w:t>
            </w:r>
            <w:r w:rsidRPr="00CB5EC9">
              <w:rPr>
                <w:sz w:val="22"/>
                <w:vertAlign w:val="superscript"/>
              </w:rPr>
              <w:t>-</w:t>
            </w:r>
            <w:r w:rsidRPr="00CB5EC9">
              <w:rPr>
                <w:sz w:val="22"/>
                <w:vertAlign w:val="superscript"/>
                <w:lang w:eastAsia="zh-CN"/>
              </w:rPr>
              <w:t>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B108B6" w14:textId="77777777" w:rsidR="008D4DAB" w:rsidRPr="00CB5EC9" w:rsidRDefault="008D4DAB" w:rsidP="00E83A82">
            <w:pPr>
              <w:pStyle w:val="TAC"/>
            </w:pPr>
            <w:r w:rsidRPr="00CB5EC9">
              <w:rPr>
                <w:lang w:eastAsia="zh-CN"/>
              </w:rPr>
              <w:t>N/A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A7F1B3" w14:textId="77777777" w:rsidR="008D4DAB" w:rsidRPr="00CB5EC9" w:rsidRDefault="008D4DAB" w:rsidP="00E83A82">
            <w:pPr>
              <w:pStyle w:val="TAC"/>
            </w:pPr>
            <w:r w:rsidRPr="00CB5EC9">
              <w:rPr>
                <w:lang w:eastAsia="zh-CN"/>
              </w:rPr>
              <w:t>N/A</w:t>
            </w:r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F05A15" w14:textId="77777777" w:rsidR="008D4DAB" w:rsidRPr="00CB5EC9" w:rsidRDefault="008D4DAB" w:rsidP="00E83A82">
            <w:pPr>
              <w:pStyle w:val="TAL"/>
            </w:pPr>
            <w:r w:rsidRPr="00CB5EC9">
              <w:t>Mission Critical delay sensitive signalling (</w:t>
            </w:r>
            <w:proofErr w:type="gramStart"/>
            <w:r w:rsidRPr="00CB5EC9">
              <w:t>e.g.</w:t>
            </w:r>
            <w:proofErr w:type="gramEnd"/>
            <w:r w:rsidRPr="00CB5EC9">
              <w:t xml:space="preserve"> MC-PTT signalling)</w:t>
            </w:r>
          </w:p>
        </w:tc>
      </w:tr>
      <w:tr w:rsidR="008D4DAB" w:rsidRPr="00CB5EC9" w14:paraId="045389F4" w14:textId="77777777" w:rsidTr="00E83A82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12BF2A" w14:textId="77777777" w:rsidR="008D4DAB" w:rsidRPr="00CB5EC9" w:rsidRDefault="008D4DAB" w:rsidP="00E83A82">
            <w:pPr>
              <w:pStyle w:val="TAC"/>
            </w:pPr>
            <w:r w:rsidRPr="00CB5EC9">
              <w:rPr>
                <w:lang w:eastAsia="zh-CN"/>
              </w:rPr>
              <w:t>61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3C8433" w14:textId="77777777" w:rsidR="008D4DAB" w:rsidRPr="00CB5EC9" w:rsidRDefault="008D4DAB" w:rsidP="00E83A82">
            <w:pPr>
              <w:pStyle w:val="TAC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A87F7A" w14:textId="77777777" w:rsidR="008D4DAB" w:rsidRPr="00CB5EC9" w:rsidRDefault="008D4DAB" w:rsidP="00E83A82">
            <w:pPr>
              <w:pStyle w:val="TAC"/>
            </w:pPr>
            <w:r w:rsidRPr="00CB5EC9">
              <w:rPr>
                <w:lang w:eastAsia="zh-CN"/>
              </w:rPr>
              <w:t>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2F5B57" w14:textId="77777777" w:rsidR="008D4DAB" w:rsidRPr="00CB5EC9" w:rsidRDefault="008D4DAB" w:rsidP="00E83A82">
            <w:pPr>
              <w:pStyle w:val="TAC"/>
              <w:rPr>
                <w:lang w:eastAsia="zh-CN"/>
              </w:rPr>
            </w:pPr>
            <w:r w:rsidRPr="00CB5EC9">
              <w:rPr>
                <w:lang w:eastAsia="zh-CN"/>
              </w:rPr>
              <w:t xml:space="preserve">400 </w:t>
            </w:r>
            <w:proofErr w:type="spellStart"/>
            <w:r w:rsidRPr="00CB5EC9">
              <w:rPr>
                <w:lang w:eastAsia="zh-CN"/>
              </w:rPr>
              <w:t>ms</w:t>
            </w:r>
            <w:proofErr w:type="spellEnd"/>
          </w:p>
          <w:p w14:paraId="30CFE15D" w14:textId="77777777" w:rsidR="008D4DAB" w:rsidRPr="00CB5EC9" w:rsidRDefault="008D4DAB" w:rsidP="00E83A82">
            <w:pPr>
              <w:pStyle w:val="TAC"/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056E93" w14:textId="77777777" w:rsidR="008D4DAB" w:rsidRPr="00CB5EC9" w:rsidRDefault="008D4DAB" w:rsidP="00E83A82">
            <w:pPr>
              <w:pStyle w:val="TAC"/>
            </w:pPr>
            <w:r w:rsidRPr="00CB5EC9">
              <w:t>10</w:t>
            </w:r>
            <w:r w:rsidRPr="00CB5EC9">
              <w:rPr>
                <w:sz w:val="22"/>
                <w:vertAlign w:val="superscript"/>
              </w:rPr>
              <w:t>-</w:t>
            </w:r>
            <w:r w:rsidRPr="00CB5EC9">
              <w:rPr>
                <w:sz w:val="22"/>
                <w:vertAlign w:val="superscript"/>
                <w:lang w:eastAsia="zh-CN"/>
              </w:rPr>
              <w:t>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56FC350" w14:textId="77777777" w:rsidR="008D4DAB" w:rsidRPr="00CB5EC9" w:rsidRDefault="008D4DAB" w:rsidP="00E83A82">
            <w:pPr>
              <w:pStyle w:val="TAC"/>
            </w:pPr>
            <w:r w:rsidRPr="00CB5EC9">
              <w:rPr>
                <w:lang w:eastAsia="zh-CN"/>
              </w:rPr>
              <w:t>N/A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A49998" w14:textId="77777777" w:rsidR="008D4DAB" w:rsidRPr="00CB5EC9" w:rsidRDefault="008D4DAB" w:rsidP="00E83A82">
            <w:pPr>
              <w:pStyle w:val="TAC"/>
            </w:pPr>
            <w:r w:rsidRPr="00CB5EC9">
              <w:rPr>
                <w:lang w:eastAsia="zh-CN"/>
              </w:rPr>
              <w:t>N/A</w:t>
            </w:r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A54BA2" w14:textId="77777777" w:rsidR="008D4DAB" w:rsidRPr="00CB5EC9" w:rsidRDefault="008D4DAB" w:rsidP="00E83A82">
            <w:pPr>
              <w:pStyle w:val="TAL"/>
            </w:pPr>
            <w:r w:rsidRPr="00CB5EC9">
              <w:t>Mission Critical Data (</w:t>
            </w:r>
            <w:proofErr w:type="gramStart"/>
            <w:r w:rsidRPr="00CB5EC9">
              <w:t>e.g.</w:t>
            </w:r>
            <w:proofErr w:type="gramEnd"/>
            <w:r w:rsidRPr="00CB5EC9">
              <w:t xml:space="preserve"> example services are the same as 5QI 6/8/9 as specified in TS 23.501 [4])</w:t>
            </w:r>
          </w:p>
        </w:tc>
      </w:tr>
      <w:tr w:rsidR="008D4DAB" w:rsidRPr="00CB5EC9" w14:paraId="68103AE0" w14:textId="77777777" w:rsidTr="00E83A82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E0121C" w14:textId="77777777" w:rsidR="008D4DAB" w:rsidRPr="00CB5EC9" w:rsidRDefault="008D4DAB" w:rsidP="00E83A82">
            <w:pPr>
              <w:pStyle w:val="TAC"/>
            </w:pPr>
            <w:r w:rsidRPr="00CB5EC9">
              <w:t>92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623860E" w14:textId="77777777" w:rsidR="008D4DAB" w:rsidRPr="00CB5EC9" w:rsidRDefault="008D4DAB" w:rsidP="00E83A82">
            <w:pPr>
              <w:pStyle w:val="TAC"/>
            </w:pPr>
            <w:r w:rsidRPr="00CB5EC9">
              <w:t>Delay Critical GBR</w:t>
            </w:r>
          </w:p>
          <w:p w14:paraId="6BDA7E4E" w14:textId="77777777" w:rsidR="008D4DAB" w:rsidRPr="00CB5EC9" w:rsidRDefault="008D4DAB" w:rsidP="00E83A82">
            <w:pPr>
              <w:pStyle w:val="TAC"/>
            </w:pPr>
            <w:r w:rsidRPr="00CB5EC9">
              <w:t>(NOTE 1)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2C7185" w14:textId="77777777" w:rsidR="008D4DAB" w:rsidRPr="00CB5EC9" w:rsidRDefault="008D4DAB" w:rsidP="00E83A82">
            <w:pPr>
              <w:pStyle w:val="TAC"/>
            </w:pPr>
            <w:r w:rsidRPr="00CB5EC9">
              <w:t>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0BC679" w14:textId="77777777" w:rsidR="008D4DAB" w:rsidRPr="00CB5EC9" w:rsidRDefault="008D4DAB" w:rsidP="00E83A82">
            <w:pPr>
              <w:pStyle w:val="TAC"/>
            </w:pPr>
            <w:r w:rsidRPr="00CB5EC9">
              <w:t>5ms</w:t>
            </w:r>
          </w:p>
          <w:p w14:paraId="0AC9CA8E" w14:textId="77777777" w:rsidR="008D4DAB" w:rsidRPr="00CB5EC9" w:rsidRDefault="008D4DAB" w:rsidP="00E83A82">
            <w:pPr>
              <w:pStyle w:val="TAC"/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6C5EB5" w14:textId="77777777" w:rsidR="008D4DAB" w:rsidRPr="00CB5EC9" w:rsidRDefault="008D4DAB" w:rsidP="00E83A82">
            <w:pPr>
              <w:pStyle w:val="TAC"/>
            </w:pPr>
            <w:r w:rsidRPr="00CB5EC9">
              <w:t>10</w:t>
            </w:r>
            <w:r w:rsidRPr="00CB5EC9">
              <w:rPr>
                <w:sz w:val="22"/>
                <w:vertAlign w:val="superscript"/>
              </w:rPr>
              <w:t>-4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7A3DA4" w14:textId="77777777" w:rsidR="008D4DAB" w:rsidRPr="00CB5EC9" w:rsidRDefault="008D4DAB" w:rsidP="00E83A82">
            <w:pPr>
              <w:pStyle w:val="TAC"/>
            </w:pPr>
            <w:r w:rsidRPr="00CB5EC9">
              <w:t>2000</w:t>
            </w:r>
            <w:r w:rsidRPr="00CB5EC9">
              <w:rPr>
                <w:lang w:eastAsia="zh-CN"/>
              </w:rPr>
              <w:t>0</w:t>
            </w:r>
            <w:r w:rsidRPr="00CB5EC9">
              <w:t xml:space="preserve"> bytes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9B8808" w14:textId="77777777" w:rsidR="008D4DAB" w:rsidRPr="00CB5EC9" w:rsidRDefault="008D4DAB" w:rsidP="00E83A82">
            <w:pPr>
              <w:pStyle w:val="TAC"/>
            </w:pPr>
            <w:r w:rsidRPr="00CB5EC9">
              <w:t xml:space="preserve">2000 </w:t>
            </w:r>
            <w:proofErr w:type="spellStart"/>
            <w:r w:rsidRPr="00CB5EC9">
              <w:t>ms</w:t>
            </w:r>
            <w:proofErr w:type="spellEnd"/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BE7160" w14:textId="77777777" w:rsidR="008D4DAB" w:rsidRPr="00CB5EC9" w:rsidRDefault="008D4DAB" w:rsidP="00E83A82">
            <w:pPr>
              <w:pStyle w:val="TAL"/>
            </w:pPr>
            <w:r w:rsidRPr="00CB5EC9">
              <w:t xml:space="preserve">Interactive service - consume VR content with high compression rate via tethered VR headset (See </w:t>
            </w:r>
            <w:r w:rsidRPr="00CB5EC9">
              <w:rPr>
                <w:lang w:eastAsia="zh-CN"/>
              </w:rPr>
              <w:t>TS 22.261 [6])</w:t>
            </w:r>
          </w:p>
        </w:tc>
      </w:tr>
      <w:tr w:rsidR="008D4DAB" w:rsidRPr="00CB5EC9" w14:paraId="192ADB64" w14:textId="77777777" w:rsidTr="00E83A82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AF9CC2" w14:textId="77777777" w:rsidR="008D4DAB" w:rsidRPr="00CB5EC9" w:rsidRDefault="008D4DAB" w:rsidP="00E83A82">
            <w:pPr>
              <w:pStyle w:val="TAC"/>
            </w:pPr>
            <w:r w:rsidRPr="00CB5EC9">
              <w:t>93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1DA234" w14:textId="77777777" w:rsidR="008D4DAB" w:rsidRPr="00CB5EC9" w:rsidRDefault="008D4DAB" w:rsidP="00E83A82">
            <w:pPr>
              <w:pStyle w:val="TAC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E49C06" w14:textId="77777777" w:rsidR="008D4DAB" w:rsidRPr="00CB5EC9" w:rsidRDefault="008D4DAB" w:rsidP="00E83A82">
            <w:pPr>
              <w:pStyle w:val="TAC"/>
            </w:pPr>
            <w:r w:rsidRPr="00CB5EC9">
              <w:t>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428B0A" w14:textId="77777777" w:rsidR="008D4DAB" w:rsidRPr="00CB5EC9" w:rsidRDefault="008D4DAB" w:rsidP="00E83A82">
            <w:pPr>
              <w:pStyle w:val="TAC"/>
            </w:pPr>
            <w:r w:rsidRPr="00CB5EC9">
              <w:t>10ms</w:t>
            </w:r>
          </w:p>
          <w:p w14:paraId="3CDCD7F3" w14:textId="77777777" w:rsidR="008D4DAB" w:rsidRPr="00CB5EC9" w:rsidRDefault="008D4DAB" w:rsidP="00E83A82">
            <w:pPr>
              <w:pStyle w:val="TAC"/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554C88" w14:textId="77777777" w:rsidR="008D4DAB" w:rsidRPr="00CB5EC9" w:rsidRDefault="008D4DAB" w:rsidP="00E83A82">
            <w:pPr>
              <w:pStyle w:val="TAC"/>
            </w:pPr>
            <w:r w:rsidRPr="00CB5EC9">
              <w:t>10</w:t>
            </w:r>
            <w:r w:rsidRPr="00CB5EC9">
              <w:rPr>
                <w:sz w:val="22"/>
                <w:vertAlign w:val="superscript"/>
              </w:rPr>
              <w:t>-4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65F3A6" w14:textId="77777777" w:rsidR="008D4DAB" w:rsidRPr="00CB5EC9" w:rsidRDefault="008D4DAB" w:rsidP="00E83A82">
            <w:pPr>
              <w:pStyle w:val="TAC"/>
            </w:pPr>
            <w:r w:rsidRPr="00CB5EC9">
              <w:t>20000</w:t>
            </w:r>
            <w:r w:rsidRPr="00CB5EC9">
              <w:rPr>
                <w:lang w:eastAsia="zh-CN"/>
              </w:rPr>
              <w:t xml:space="preserve"> </w:t>
            </w:r>
            <w:r w:rsidRPr="00CB5EC9">
              <w:t>bytes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40CCB2" w14:textId="77777777" w:rsidR="008D4DAB" w:rsidRPr="00CB5EC9" w:rsidRDefault="008D4DAB" w:rsidP="00E83A82">
            <w:pPr>
              <w:pStyle w:val="TAC"/>
            </w:pPr>
            <w:r w:rsidRPr="00CB5EC9">
              <w:t xml:space="preserve">2000 </w:t>
            </w:r>
            <w:proofErr w:type="spellStart"/>
            <w:r w:rsidRPr="00CB5EC9">
              <w:t>ms</w:t>
            </w:r>
            <w:proofErr w:type="spellEnd"/>
          </w:p>
        </w:tc>
        <w:tc>
          <w:tcPr>
            <w:tcW w:w="2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F994A5" w14:textId="77777777" w:rsidR="008D4DAB" w:rsidRPr="00CB5EC9" w:rsidRDefault="008D4DAB" w:rsidP="00E83A82">
            <w:pPr>
              <w:pStyle w:val="TAL"/>
              <w:rPr>
                <w:lang w:eastAsia="zh-CN"/>
              </w:rPr>
            </w:pPr>
            <w:r w:rsidRPr="00CB5EC9">
              <w:t xml:space="preserve">interactive service - consume VR content with low compression rate via tethered VR </w:t>
            </w:r>
            <w:proofErr w:type="gramStart"/>
            <w:r w:rsidRPr="00CB5EC9">
              <w:t>headset</w:t>
            </w:r>
            <w:r w:rsidRPr="00CB5EC9">
              <w:rPr>
                <w:lang w:eastAsia="zh-CN"/>
              </w:rPr>
              <w:t>;</w:t>
            </w:r>
            <w:proofErr w:type="gramEnd"/>
          </w:p>
          <w:p w14:paraId="21C83876" w14:textId="77777777" w:rsidR="008D4DAB" w:rsidRPr="00CB5EC9" w:rsidRDefault="008D4DAB" w:rsidP="00E83A82">
            <w:pPr>
              <w:pStyle w:val="TAL"/>
              <w:rPr>
                <w:lang w:eastAsia="zh-CN"/>
              </w:rPr>
            </w:pPr>
            <w:r w:rsidRPr="00CB5EC9">
              <w:rPr>
                <w:lang w:eastAsia="zh-CN"/>
              </w:rPr>
              <w:t xml:space="preserve">Gaming or Interactive Data Exchanging </w:t>
            </w:r>
            <w:r w:rsidRPr="00CB5EC9">
              <w:t xml:space="preserve">(See </w:t>
            </w:r>
            <w:r w:rsidRPr="00CB5EC9">
              <w:rPr>
                <w:lang w:eastAsia="zh-CN"/>
              </w:rPr>
              <w:t>TS 22.261 [6])</w:t>
            </w:r>
          </w:p>
        </w:tc>
      </w:tr>
      <w:tr w:rsidR="008D4DAB" w:rsidRPr="00CB5EC9" w14:paraId="5AE83DC0" w14:textId="77777777" w:rsidTr="00E83A82">
        <w:tc>
          <w:tcPr>
            <w:tcW w:w="988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2F3A9C" w14:textId="77777777" w:rsidR="008D4DAB" w:rsidRPr="00CB5EC9" w:rsidRDefault="008D4DAB" w:rsidP="00E83A82">
            <w:pPr>
              <w:pStyle w:val="TAN"/>
            </w:pPr>
            <w:r w:rsidRPr="00CB5EC9">
              <w:t>NOTE 1:</w:t>
            </w:r>
            <w:r w:rsidRPr="00CB5EC9">
              <w:tab/>
              <w:t>GBR and Delay Critical GBR PQIs can only be used for unicast PC5 communications.</w:t>
            </w:r>
          </w:p>
        </w:tc>
      </w:tr>
    </w:tbl>
    <w:p w14:paraId="382352FF" w14:textId="77777777" w:rsidR="008D4DAB" w:rsidRPr="008D4DAB" w:rsidRDefault="008D4DAB" w:rsidP="001A65B4">
      <w:pPr>
        <w:rPr>
          <w:rFonts w:eastAsia="Malgun Gothic"/>
          <w:lang w:eastAsia="ko-KR"/>
        </w:rPr>
      </w:pPr>
    </w:p>
    <w:sectPr w:rsidR="008D4DAB" w:rsidRPr="008D4DAB"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49B36D" w14:textId="77777777" w:rsidR="00C928FD" w:rsidRDefault="00C928FD">
      <w:pPr>
        <w:spacing w:after="0"/>
      </w:pPr>
      <w:r>
        <w:separator/>
      </w:r>
    </w:p>
  </w:endnote>
  <w:endnote w:type="continuationSeparator" w:id="0">
    <w:p w14:paraId="252BBC0A" w14:textId="77777777" w:rsidR="00C928FD" w:rsidRDefault="00C928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FA0883" w14:textId="77777777" w:rsidR="00876426" w:rsidRDefault="00876426">
    <w:pPr>
      <w:pStyle w:val="aa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6"/>
      </w:rPr>
      <w:instrText xml:space="preserve"> PAGE </w:instrText>
    </w:r>
    <w:r>
      <w:fldChar w:fldCharType="separate"/>
    </w:r>
    <w:r>
      <w:rPr>
        <w:rStyle w:val="a6"/>
        <w:noProof/>
      </w:rPr>
      <w:t>3</w:t>
    </w:r>
    <w:r>
      <w:fldChar w:fldCharType="end"/>
    </w:r>
    <w:r>
      <w:rPr>
        <w:rStyle w:val="a6"/>
      </w:rPr>
      <w:t>/</w:t>
    </w:r>
    <w:r>
      <w:fldChar w:fldCharType="begin"/>
    </w:r>
    <w:r>
      <w:rPr>
        <w:rStyle w:val="a6"/>
      </w:rPr>
      <w:instrText xml:space="preserve"> NUMPAGES </w:instrText>
    </w:r>
    <w:r>
      <w:fldChar w:fldCharType="separate"/>
    </w:r>
    <w:r>
      <w:rPr>
        <w:rStyle w:val="a6"/>
        <w:noProof/>
      </w:rPr>
      <w:t>11</w:t>
    </w:r>
    <w: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D1BFAB" w14:textId="77777777" w:rsidR="00C928FD" w:rsidRDefault="00C928FD">
      <w:pPr>
        <w:spacing w:after="0"/>
      </w:pPr>
      <w:r>
        <w:separator/>
      </w:r>
    </w:p>
  </w:footnote>
  <w:footnote w:type="continuationSeparator" w:id="0">
    <w:p w14:paraId="10ABDF62" w14:textId="77777777" w:rsidR="00C928FD" w:rsidRDefault="00C928F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7A2C46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552047"/>
    <w:multiLevelType w:val="multilevel"/>
    <w:tmpl w:val="359C228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001"/>
        </w:tabs>
        <w:ind w:left="1001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01505E"/>
    <w:multiLevelType w:val="multilevel"/>
    <w:tmpl w:val="F23C6CB6"/>
    <w:lvl w:ilvl="0">
      <w:start w:val="1"/>
      <w:numFmt w:val="decimal"/>
      <w:pStyle w:val="Observation"/>
      <w:lvlText w:val="Observation %1"/>
      <w:lvlJc w:val="left"/>
      <w:pPr>
        <w:ind w:left="1701" w:hanging="170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977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6697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7417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8137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8857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9577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10297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11017" w:hanging="180"/>
      </w:pPr>
      <w:rPr>
        <w:rFonts w:hint="eastAsia"/>
      </w:r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DC4A66"/>
    <w:multiLevelType w:val="hybridMultilevel"/>
    <w:tmpl w:val="DE1686EC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CF4AA5"/>
    <w:multiLevelType w:val="hybridMultilevel"/>
    <w:tmpl w:val="DE26E940"/>
    <w:lvl w:ilvl="0" w:tplc="3B06C96C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5"/>
  </w:num>
  <w:num w:numId="5">
    <w:abstractNumId w:val="2"/>
  </w:num>
  <w:num w:numId="6">
    <w:abstractNumId w:val="4"/>
  </w:num>
  <w:num w:numId="7">
    <w:abstractNumId w:val="8"/>
  </w:num>
  <w:num w:numId="8">
    <w:abstractNumId w:val="16"/>
  </w:num>
  <w:num w:numId="9">
    <w:abstractNumId w:val="9"/>
  </w:num>
  <w:num w:numId="10">
    <w:abstractNumId w:val="14"/>
  </w:num>
  <w:num w:numId="11">
    <w:abstractNumId w:val="6"/>
  </w:num>
  <w:num w:numId="12">
    <w:abstractNumId w:val="11"/>
  </w:num>
  <w:num w:numId="13">
    <w:abstractNumId w:val="12"/>
  </w:num>
  <w:num w:numId="14">
    <w:abstractNumId w:val="15"/>
  </w:num>
  <w:num w:numId="15">
    <w:abstractNumId w:val="7"/>
  </w:num>
  <w:num w:numId="16">
    <w:abstractNumId w:val="13"/>
  </w:num>
  <w:num w:numId="17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q8FAGhChWYtAAAA"/>
  </w:docVars>
  <w:rsids>
    <w:rsidRoot w:val="002804D3"/>
    <w:rsid w:val="000006E1"/>
    <w:rsid w:val="00000EBA"/>
    <w:rsid w:val="000013AA"/>
    <w:rsid w:val="00001757"/>
    <w:rsid w:val="00001D15"/>
    <w:rsid w:val="00001EE9"/>
    <w:rsid w:val="00002230"/>
    <w:rsid w:val="00002A37"/>
    <w:rsid w:val="00002F51"/>
    <w:rsid w:val="000046E3"/>
    <w:rsid w:val="00004B2A"/>
    <w:rsid w:val="00006145"/>
    <w:rsid w:val="00006446"/>
    <w:rsid w:val="00006870"/>
    <w:rsid w:val="00006896"/>
    <w:rsid w:val="00007098"/>
    <w:rsid w:val="000070C5"/>
    <w:rsid w:val="0000774E"/>
    <w:rsid w:val="00007780"/>
    <w:rsid w:val="000078C0"/>
    <w:rsid w:val="00007C6C"/>
    <w:rsid w:val="00007CDC"/>
    <w:rsid w:val="000109FA"/>
    <w:rsid w:val="00011B28"/>
    <w:rsid w:val="00012CD6"/>
    <w:rsid w:val="00013A3E"/>
    <w:rsid w:val="000149CA"/>
    <w:rsid w:val="00014D3C"/>
    <w:rsid w:val="0001576E"/>
    <w:rsid w:val="00015D15"/>
    <w:rsid w:val="00015E77"/>
    <w:rsid w:val="00016E66"/>
    <w:rsid w:val="000203DC"/>
    <w:rsid w:val="0002068F"/>
    <w:rsid w:val="00021D50"/>
    <w:rsid w:val="000223D9"/>
    <w:rsid w:val="00023231"/>
    <w:rsid w:val="000240DA"/>
    <w:rsid w:val="00024B4B"/>
    <w:rsid w:val="00025389"/>
    <w:rsid w:val="0002564D"/>
    <w:rsid w:val="00025BEC"/>
    <w:rsid w:val="00025ECA"/>
    <w:rsid w:val="00027020"/>
    <w:rsid w:val="0002760F"/>
    <w:rsid w:val="00031003"/>
    <w:rsid w:val="000325B8"/>
    <w:rsid w:val="00032EFB"/>
    <w:rsid w:val="000330CF"/>
    <w:rsid w:val="000344AF"/>
    <w:rsid w:val="00034C15"/>
    <w:rsid w:val="00036647"/>
    <w:rsid w:val="0003688D"/>
    <w:rsid w:val="00036BA1"/>
    <w:rsid w:val="00037349"/>
    <w:rsid w:val="000400F8"/>
    <w:rsid w:val="000402F5"/>
    <w:rsid w:val="000407A8"/>
    <w:rsid w:val="00040963"/>
    <w:rsid w:val="000422E2"/>
    <w:rsid w:val="00042F22"/>
    <w:rsid w:val="00043479"/>
    <w:rsid w:val="00043A3D"/>
    <w:rsid w:val="00043C5C"/>
    <w:rsid w:val="0004413E"/>
    <w:rsid w:val="000444EF"/>
    <w:rsid w:val="00045A25"/>
    <w:rsid w:val="000460BB"/>
    <w:rsid w:val="00046743"/>
    <w:rsid w:val="000507A3"/>
    <w:rsid w:val="00051070"/>
    <w:rsid w:val="0005140D"/>
    <w:rsid w:val="00052A07"/>
    <w:rsid w:val="000534E3"/>
    <w:rsid w:val="00053C4F"/>
    <w:rsid w:val="00054D4A"/>
    <w:rsid w:val="000559BF"/>
    <w:rsid w:val="00055F19"/>
    <w:rsid w:val="0005606A"/>
    <w:rsid w:val="00056185"/>
    <w:rsid w:val="00056748"/>
    <w:rsid w:val="00057117"/>
    <w:rsid w:val="000571DA"/>
    <w:rsid w:val="00057455"/>
    <w:rsid w:val="000575E5"/>
    <w:rsid w:val="000577B9"/>
    <w:rsid w:val="00060EC2"/>
    <w:rsid w:val="00061153"/>
    <w:rsid w:val="000616E7"/>
    <w:rsid w:val="000627FF"/>
    <w:rsid w:val="00062B6B"/>
    <w:rsid w:val="00062BB4"/>
    <w:rsid w:val="00062BE4"/>
    <w:rsid w:val="00062FFB"/>
    <w:rsid w:val="000632A0"/>
    <w:rsid w:val="00063B59"/>
    <w:rsid w:val="0006402A"/>
    <w:rsid w:val="0006487E"/>
    <w:rsid w:val="00065E1A"/>
    <w:rsid w:val="000713F8"/>
    <w:rsid w:val="000716B8"/>
    <w:rsid w:val="00071811"/>
    <w:rsid w:val="00072DF8"/>
    <w:rsid w:val="000738F4"/>
    <w:rsid w:val="00073DFC"/>
    <w:rsid w:val="0007444F"/>
    <w:rsid w:val="0007620B"/>
    <w:rsid w:val="00076F59"/>
    <w:rsid w:val="00077007"/>
    <w:rsid w:val="00077BFD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6F2"/>
    <w:rsid w:val="00086DC9"/>
    <w:rsid w:val="0009009F"/>
    <w:rsid w:val="00090366"/>
    <w:rsid w:val="00090375"/>
    <w:rsid w:val="000906E2"/>
    <w:rsid w:val="000909D2"/>
    <w:rsid w:val="00091557"/>
    <w:rsid w:val="00091807"/>
    <w:rsid w:val="00091E49"/>
    <w:rsid w:val="000924C1"/>
    <w:rsid w:val="000924F0"/>
    <w:rsid w:val="00092F5F"/>
    <w:rsid w:val="00093474"/>
    <w:rsid w:val="000934A5"/>
    <w:rsid w:val="00094319"/>
    <w:rsid w:val="000944CB"/>
    <w:rsid w:val="00094510"/>
    <w:rsid w:val="00094586"/>
    <w:rsid w:val="0009493B"/>
    <w:rsid w:val="00094D0E"/>
    <w:rsid w:val="0009510F"/>
    <w:rsid w:val="00096FB0"/>
    <w:rsid w:val="00096FB6"/>
    <w:rsid w:val="00097724"/>
    <w:rsid w:val="000A0F3C"/>
    <w:rsid w:val="000A1B7B"/>
    <w:rsid w:val="000A2482"/>
    <w:rsid w:val="000A27D5"/>
    <w:rsid w:val="000A2A75"/>
    <w:rsid w:val="000A325B"/>
    <w:rsid w:val="000A3539"/>
    <w:rsid w:val="000A3D85"/>
    <w:rsid w:val="000A488C"/>
    <w:rsid w:val="000A56F2"/>
    <w:rsid w:val="000A69D3"/>
    <w:rsid w:val="000A712A"/>
    <w:rsid w:val="000B190F"/>
    <w:rsid w:val="000B1999"/>
    <w:rsid w:val="000B1AB5"/>
    <w:rsid w:val="000B1E14"/>
    <w:rsid w:val="000B1FAF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96"/>
    <w:rsid w:val="000B4AB9"/>
    <w:rsid w:val="000B4E5C"/>
    <w:rsid w:val="000B52FB"/>
    <w:rsid w:val="000B58C3"/>
    <w:rsid w:val="000B61E9"/>
    <w:rsid w:val="000B6A5D"/>
    <w:rsid w:val="000B70FB"/>
    <w:rsid w:val="000C06B1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210"/>
    <w:rsid w:val="000C54F2"/>
    <w:rsid w:val="000C57E5"/>
    <w:rsid w:val="000C5BED"/>
    <w:rsid w:val="000C66FC"/>
    <w:rsid w:val="000C7506"/>
    <w:rsid w:val="000D0D07"/>
    <w:rsid w:val="000D2904"/>
    <w:rsid w:val="000D2D12"/>
    <w:rsid w:val="000D316B"/>
    <w:rsid w:val="000D3FD1"/>
    <w:rsid w:val="000D4797"/>
    <w:rsid w:val="000D4BD7"/>
    <w:rsid w:val="000D67B4"/>
    <w:rsid w:val="000E018D"/>
    <w:rsid w:val="000E0527"/>
    <w:rsid w:val="000E07E8"/>
    <w:rsid w:val="000E1CC0"/>
    <w:rsid w:val="000E1E92"/>
    <w:rsid w:val="000E2210"/>
    <w:rsid w:val="000E2BBE"/>
    <w:rsid w:val="000E333E"/>
    <w:rsid w:val="000E38A5"/>
    <w:rsid w:val="000E4DDF"/>
    <w:rsid w:val="000E5D4A"/>
    <w:rsid w:val="000E69F5"/>
    <w:rsid w:val="000E6AED"/>
    <w:rsid w:val="000E6EF0"/>
    <w:rsid w:val="000E711D"/>
    <w:rsid w:val="000F06D6"/>
    <w:rsid w:val="000F09D6"/>
    <w:rsid w:val="000F0EB1"/>
    <w:rsid w:val="000F1104"/>
    <w:rsid w:val="000F1106"/>
    <w:rsid w:val="000F3452"/>
    <w:rsid w:val="000F3AF8"/>
    <w:rsid w:val="000F3BE9"/>
    <w:rsid w:val="000F3F6C"/>
    <w:rsid w:val="000F4100"/>
    <w:rsid w:val="000F5EBB"/>
    <w:rsid w:val="000F5EDA"/>
    <w:rsid w:val="000F5F1F"/>
    <w:rsid w:val="000F5F6C"/>
    <w:rsid w:val="000F620F"/>
    <w:rsid w:val="000F636E"/>
    <w:rsid w:val="000F637A"/>
    <w:rsid w:val="000F6402"/>
    <w:rsid w:val="000F6DF3"/>
    <w:rsid w:val="000F7E6B"/>
    <w:rsid w:val="001004B6"/>
    <w:rsid w:val="001005FF"/>
    <w:rsid w:val="00100B27"/>
    <w:rsid w:val="00101943"/>
    <w:rsid w:val="0010345F"/>
    <w:rsid w:val="0010381E"/>
    <w:rsid w:val="001058EE"/>
    <w:rsid w:val="00105BBC"/>
    <w:rsid w:val="001062FB"/>
    <w:rsid w:val="001063E6"/>
    <w:rsid w:val="00106AAD"/>
    <w:rsid w:val="0011074E"/>
    <w:rsid w:val="001110A6"/>
    <w:rsid w:val="00112487"/>
    <w:rsid w:val="001125F7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27B91"/>
    <w:rsid w:val="0013056A"/>
    <w:rsid w:val="00131A27"/>
    <w:rsid w:val="00131FB8"/>
    <w:rsid w:val="00132252"/>
    <w:rsid w:val="0013285C"/>
    <w:rsid w:val="00132FD0"/>
    <w:rsid w:val="00133305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2B05"/>
    <w:rsid w:val="001434F5"/>
    <w:rsid w:val="0014377A"/>
    <w:rsid w:val="00143783"/>
    <w:rsid w:val="00144A42"/>
    <w:rsid w:val="00146774"/>
    <w:rsid w:val="00146865"/>
    <w:rsid w:val="00146960"/>
    <w:rsid w:val="001469D0"/>
    <w:rsid w:val="00146C32"/>
    <w:rsid w:val="001475B7"/>
    <w:rsid w:val="00147C23"/>
    <w:rsid w:val="00147F0C"/>
    <w:rsid w:val="00150427"/>
    <w:rsid w:val="00150AB2"/>
    <w:rsid w:val="001513BE"/>
    <w:rsid w:val="00151E23"/>
    <w:rsid w:val="0015219A"/>
    <w:rsid w:val="001526E0"/>
    <w:rsid w:val="00153FB9"/>
    <w:rsid w:val="001542F7"/>
    <w:rsid w:val="00154869"/>
    <w:rsid w:val="0015514C"/>
    <w:rsid w:val="001551B5"/>
    <w:rsid w:val="00155C52"/>
    <w:rsid w:val="00155D49"/>
    <w:rsid w:val="00156930"/>
    <w:rsid w:val="001605D8"/>
    <w:rsid w:val="00160BF5"/>
    <w:rsid w:val="00163066"/>
    <w:rsid w:val="00164175"/>
    <w:rsid w:val="00164B62"/>
    <w:rsid w:val="00165545"/>
    <w:rsid w:val="001659C1"/>
    <w:rsid w:val="00166588"/>
    <w:rsid w:val="00166BB5"/>
    <w:rsid w:val="0016782D"/>
    <w:rsid w:val="00170294"/>
    <w:rsid w:val="00170EC7"/>
    <w:rsid w:val="001710FA"/>
    <w:rsid w:val="001719C5"/>
    <w:rsid w:val="00171F8B"/>
    <w:rsid w:val="001720BD"/>
    <w:rsid w:val="0017291C"/>
    <w:rsid w:val="00172C64"/>
    <w:rsid w:val="001732EC"/>
    <w:rsid w:val="00173A8E"/>
    <w:rsid w:val="00173DB1"/>
    <w:rsid w:val="00175CE6"/>
    <w:rsid w:val="00176A65"/>
    <w:rsid w:val="00176B0B"/>
    <w:rsid w:val="001772CC"/>
    <w:rsid w:val="00180120"/>
    <w:rsid w:val="001804DB"/>
    <w:rsid w:val="0018143F"/>
    <w:rsid w:val="00182AC3"/>
    <w:rsid w:val="00183C22"/>
    <w:rsid w:val="00184F28"/>
    <w:rsid w:val="00185040"/>
    <w:rsid w:val="001878ED"/>
    <w:rsid w:val="001879F0"/>
    <w:rsid w:val="00190353"/>
    <w:rsid w:val="00190AC1"/>
    <w:rsid w:val="00191054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DF9"/>
    <w:rsid w:val="00197E05"/>
    <w:rsid w:val="001A0948"/>
    <w:rsid w:val="001A0A1E"/>
    <w:rsid w:val="001A11EB"/>
    <w:rsid w:val="001A13A5"/>
    <w:rsid w:val="001A14AB"/>
    <w:rsid w:val="001A17DA"/>
    <w:rsid w:val="001A1987"/>
    <w:rsid w:val="001A2489"/>
    <w:rsid w:val="001A2564"/>
    <w:rsid w:val="001A5476"/>
    <w:rsid w:val="001A5E26"/>
    <w:rsid w:val="001A6173"/>
    <w:rsid w:val="001A622D"/>
    <w:rsid w:val="001A65B4"/>
    <w:rsid w:val="001A6CBA"/>
    <w:rsid w:val="001B05F9"/>
    <w:rsid w:val="001B0B6C"/>
    <w:rsid w:val="001B0D97"/>
    <w:rsid w:val="001B0F91"/>
    <w:rsid w:val="001B1808"/>
    <w:rsid w:val="001B265B"/>
    <w:rsid w:val="001B3887"/>
    <w:rsid w:val="001B424D"/>
    <w:rsid w:val="001B42D4"/>
    <w:rsid w:val="001B4EA3"/>
    <w:rsid w:val="001B58B3"/>
    <w:rsid w:val="001B5A5D"/>
    <w:rsid w:val="001B6D62"/>
    <w:rsid w:val="001B6F36"/>
    <w:rsid w:val="001B7284"/>
    <w:rsid w:val="001C0A0D"/>
    <w:rsid w:val="001C0E23"/>
    <w:rsid w:val="001C129A"/>
    <w:rsid w:val="001C1CE5"/>
    <w:rsid w:val="001C2DC5"/>
    <w:rsid w:val="001C3090"/>
    <w:rsid w:val="001C3832"/>
    <w:rsid w:val="001C3D2A"/>
    <w:rsid w:val="001C3F1A"/>
    <w:rsid w:val="001C7541"/>
    <w:rsid w:val="001C77B8"/>
    <w:rsid w:val="001D02C9"/>
    <w:rsid w:val="001D12C3"/>
    <w:rsid w:val="001D179D"/>
    <w:rsid w:val="001D214F"/>
    <w:rsid w:val="001D2810"/>
    <w:rsid w:val="001D41D9"/>
    <w:rsid w:val="001D41DC"/>
    <w:rsid w:val="001D44CA"/>
    <w:rsid w:val="001D45AE"/>
    <w:rsid w:val="001D4A27"/>
    <w:rsid w:val="001D51BA"/>
    <w:rsid w:val="001D5365"/>
    <w:rsid w:val="001D6217"/>
    <w:rsid w:val="001D6342"/>
    <w:rsid w:val="001D6D53"/>
    <w:rsid w:val="001E1805"/>
    <w:rsid w:val="001E231F"/>
    <w:rsid w:val="001E283B"/>
    <w:rsid w:val="001E4A3A"/>
    <w:rsid w:val="001E58E2"/>
    <w:rsid w:val="001E7AED"/>
    <w:rsid w:val="001E7B16"/>
    <w:rsid w:val="001F0CCF"/>
    <w:rsid w:val="001F3916"/>
    <w:rsid w:val="001F3DC2"/>
    <w:rsid w:val="001F54C5"/>
    <w:rsid w:val="001F6031"/>
    <w:rsid w:val="001F62C2"/>
    <w:rsid w:val="001F62F1"/>
    <w:rsid w:val="001F6452"/>
    <w:rsid w:val="001F6554"/>
    <w:rsid w:val="001F662C"/>
    <w:rsid w:val="001F7074"/>
    <w:rsid w:val="001F75BA"/>
    <w:rsid w:val="001F780C"/>
    <w:rsid w:val="001F7A7C"/>
    <w:rsid w:val="00200490"/>
    <w:rsid w:val="00200F95"/>
    <w:rsid w:val="002011F1"/>
    <w:rsid w:val="00201F3A"/>
    <w:rsid w:val="00202E05"/>
    <w:rsid w:val="0020315D"/>
    <w:rsid w:val="00203F96"/>
    <w:rsid w:val="00204165"/>
    <w:rsid w:val="00205303"/>
    <w:rsid w:val="00205D63"/>
    <w:rsid w:val="00205F60"/>
    <w:rsid w:val="002069B2"/>
    <w:rsid w:val="00206ED6"/>
    <w:rsid w:val="00207556"/>
    <w:rsid w:val="00207FA3"/>
    <w:rsid w:val="00210A01"/>
    <w:rsid w:val="00210F3F"/>
    <w:rsid w:val="00211097"/>
    <w:rsid w:val="00211BD2"/>
    <w:rsid w:val="00211D0D"/>
    <w:rsid w:val="00212AA0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36D"/>
    <w:rsid w:val="00224A63"/>
    <w:rsid w:val="00224BE7"/>
    <w:rsid w:val="002252C3"/>
    <w:rsid w:val="002255C5"/>
    <w:rsid w:val="00225C54"/>
    <w:rsid w:val="00226B21"/>
    <w:rsid w:val="002274E0"/>
    <w:rsid w:val="002279E7"/>
    <w:rsid w:val="00227E3A"/>
    <w:rsid w:val="00230765"/>
    <w:rsid w:val="00230899"/>
    <w:rsid w:val="00230E40"/>
    <w:rsid w:val="002317CD"/>
    <w:rsid w:val="00231813"/>
    <w:rsid w:val="002319E4"/>
    <w:rsid w:val="00233154"/>
    <w:rsid w:val="00235632"/>
    <w:rsid w:val="00235872"/>
    <w:rsid w:val="00235978"/>
    <w:rsid w:val="00235E17"/>
    <w:rsid w:val="00236C3E"/>
    <w:rsid w:val="0023783E"/>
    <w:rsid w:val="002402EB"/>
    <w:rsid w:val="00240B1A"/>
    <w:rsid w:val="00241405"/>
    <w:rsid w:val="0024140E"/>
    <w:rsid w:val="00241559"/>
    <w:rsid w:val="00241F82"/>
    <w:rsid w:val="00241F8A"/>
    <w:rsid w:val="0024203E"/>
    <w:rsid w:val="002429FA"/>
    <w:rsid w:val="002435B3"/>
    <w:rsid w:val="002458EB"/>
    <w:rsid w:val="002468AB"/>
    <w:rsid w:val="002469A7"/>
    <w:rsid w:val="0024779A"/>
    <w:rsid w:val="00250009"/>
    <w:rsid w:val="002500C8"/>
    <w:rsid w:val="0025316F"/>
    <w:rsid w:val="002532D8"/>
    <w:rsid w:val="0025413D"/>
    <w:rsid w:val="0025430C"/>
    <w:rsid w:val="00255610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2E48"/>
    <w:rsid w:val="0026341F"/>
    <w:rsid w:val="00263ED7"/>
    <w:rsid w:val="00263ED8"/>
    <w:rsid w:val="00264228"/>
    <w:rsid w:val="0026426F"/>
    <w:rsid w:val="00264334"/>
    <w:rsid w:val="0026473E"/>
    <w:rsid w:val="0026486C"/>
    <w:rsid w:val="00264EF8"/>
    <w:rsid w:val="00264F75"/>
    <w:rsid w:val="002651AD"/>
    <w:rsid w:val="00266214"/>
    <w:rsid w:val="002669AD"/>
    <w:rsid w:val="00266EFA"/>
    <w:rsid w:val="0026725D"/>
    <w:rsid w:val="00267710"/>
    <w:rsid w:val="00267A95"/>
    <w:rsid w:val="00267C83"/>
    <w:rsid w:val="002700A1"/>
    <w:rsid w:val="00270171"/>
    <w:rsid w:val="002713BC"/>
    <w:rsid w:val="0027144F"/>
    <w:rsid w:val="00271813"/>
    <w:rsid w:val="00271BF5"/>
    <w:rsid w:val="00271F3A"/>
    <w:rsid w:val="00271F6C"/>
    <w:rsid w:val="002728CB"/>
    <w:rsid w:val="00272959"/>
    <w:rsid w:val="0027305C"/>
    <w:rsid w:val="00273278"/>
    <w:rsid w:val="00273383"/>
    <w:rsid w:val="002737F4"/>
    <w:rsid w:val="00273BB5"/>
    <w:rsid w:val="00274EA8"/>
    <w:rsid w:val="00276545"/>
    <w:rsid w:val="00276721"/>
    <w:rsid w:val="00277184"/>
    <w:rsid w:val="00277606"/>
    <w:rsid w:val="00280147"/>
    <w:rsid w:val="002804D3"/>
    <w:rsid w:val="002805F5"/>
    <w:rsid w:val="0028067B"/>
    <w:rsid w:val="00280751"/>
    <w:rsid w:val="00280A90"/>
    <w:rsid w:val="00280D01"/>
    <w:rsid w:val="00280DC2"/>
    <w:rsid w:val="0028172C"/>
    <w:rsid w:val="00281E3C"/>
    <w:rsid w:val="00282041"/>
    <w:rsid w:val="0028280A"/>
    <w:rsid w:val="00284B82"/>
    <w:rsid w:val="00284D3F"/>
    <w:rsid w:val="002854AE"/>
    <w:rsid w:val="0028694E"/>
    <w:rsid w:val="00286ACD"/>
    <w:rsid w:val="00286F40"/>
    <w:rsid w:val="002871BB"/>
    <w:rsid w:val="00287838"/>
    <w:rsid w:val="00287BA5"/>
    <w:rsid w:val="002907B5"/>
    <w:rsid w:val="002908C8"/>
    <w:rsid w:val="00290CBE"/>
    <w:rsid w:val="00290EA7"/>
    <w:rsid w:val="002918B7"/>
    <w:rsid w:val="0029192C"/>
    <w:rsid w:val="00291C83"/>
    <w:rsid w:val="00291DA6"/>
    <w:rsid w:val="00292EB7"/>
    <w:rsid w:val="002932C8"/>
    <w:rsid w:val="002941BF"/>
    <w:rsid w:val="0029477E"/>
    <w:rsid w:val="00294AD9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3709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7AB"/>
    <w:rsid w:val="002B18E5"/>
    <w:rsid w:val="002B1E9D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5A8F"/>
    <w:rsid w:val="002B735F"/>
    <w:rsid w:val="002B7A2E"/>
    <w:rsid w:val="002B7E4C"/>
    <w:rsid w:val="002C0A04"/>
    <w:rsid w:val="002C0D71"/>
    <w:rsid w:val="002C0F8B"/>
    <w:rsid w:val="002C3EFB"/>
    <w:rsid w:val="002C41E6"/>
    <w:rsid w:val="002C5B30"/>
    <w:rsid w:val="002C5FB5"/>
    <w:rsid w:val="002C61DF"/>
    <w:rsid w:val="002C62E1"/>
    <w:rsid w:val="002C7540"/>
    <w:rsid w:val="002D071A"/>
    <w:rsid w:val="002D0994"/>
    <w:rsid w:val="002D1035"/>
    <w:rsid w:val="002D269B"/>
    <w:rsid w:val="002D30C7"/>
    <w:rsid w:val="002D34B2"/>
    <w:rsid w:val="002D36C3"/>
    <w:rsid w:val="002D3825"/>
    <w:rsid w:val="002D410F"/>
    <w:rsid w:val="002D440F"/>
    <w:rsid w:val="002D485A"/>
    <w:rsid w:val="002D5BE9"/>
    <w:rsid w:val="002D733F"/>
    <w:rsid w:val="002D7637"/>
    <w:rsid w:val="002E0D2D"/>
    <w:rsid w:val="002E178A"/>
    <w:rsid w:val="002E17F2"/>
    <w:rsid w:val="002E2BF2"/>
    <w:rsid w:val="002E2EF6"/>
    <w:rsid w:val="002E3600"/>
    <w:rsid w:val="002E4753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06B"/>
    <w:rsid w:val="00302498"/>
    <w:rsid w:val="0030256B"/>
    <w:rsid w:val="00302897"/>
    <w:rsid w:val="00302FBF"/>
    <w:rsid w:val="0030313B"/>
    <w:rsid w:val="003034C3"/>
    <w:rsid w:val="0030389B"/>
    <w:rsid w:val="003048D2"/>
    <w:rsid w:val="00304BD0"/>
    <w:rsid w:val="0030501F"/>
    <w:rsid w:val="003051E3"/>
    <w:rsid w:val="003066C7"/>
    <w:rsid w:val="00306FF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AAF"/>
    <w:rsid w:val="00315C3D"/>
    <w:rsid w:val="003169FE"/>
    <w:rsid w:val="003203ED"/>
    <w:rsid w:val="00320683"/>
    <w:rsid w:val="00320D8F"/>
    <w:rsid w:val="00321B01"/>
    <w:rsid w:val="00321BF4"/>
    <w:rsid w:val="00321CCD"/>
    <w:rsid w:val="00322C9F"/>
    <w:rsid w:val="00323B1C"/>
    <w:rsid w:val="00324D23"/>
    <w:rsid w:val="00325289"/>
    <w:rsid w:val="003252B2"/>
    <w:rsid w:val="00325509"/>
    <w:rsid w:val="00326BBC"/>
    <w:rsid w:val="00327358"/>
    <w:rsid w:val="00327B06"/>
    <w:rsid w:val="003305AD"/>
    <w:rsid w:val="00330A25"/>
    <w:rsid w:val="00330B27"/>
    <w:rsid w:val="00330D30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101C"/>
    <w:rsid w:val="00341B5F"/>
    <w:rsid w:val="003421F7"/>
    <w:rsid w:val="00342A10"/>
    <w:rsid w:val="00342BD7"/>
    <w:rsid w:val="003458E7"/>
    <w:rsid w:val="00345DEA"/>
    <w:rsid w:val="003467BD"/>
    <w:rsid w:val="00346AAA"/>
    <w:rsid w:val="00346D01"/>
    <w:rsid w:val="00346DB5"/>
    <w:rsid w:val="00346EBF"/>
    <w:rsid w:val="00346F2B"/>
    <w:rsid w:val="003473AD"/>
    <w:rsid w:val="003477B1"/>
    <w:rsid w:val="00347DF4"/>
    <w:rsid w:val="00350175"/>
    <w:rsid w:val="00350337"/>
    <w:rsid w:val="0035058D"/>
    <w:rsid w:val="00350671"/>
    <w:rsid w:val="003506FC"/>
    <w:rsid w:val="003507CE"/>
    <w:rsid w:val="00351196"/>
    <w:rsid w:val="00351470"/>
    <w:rsid w:val="0035218D"/>
    <w:rsid w:val="003529E5"/>
    <w:rsid w:val="00352E14"/>
    <w:rsid w:val="00354C9A"/>
    <w:rsid w:val="00354EB9"/>
    <w:rsid w:val="00355B45"/>
    <w:rsid w:val="00356EF2"/>
    <w:rsid w:val="00357380"/>
    <w:rsid w:val="003579B7"/>
    <w:rsid w:val="00357B46"/>
    <w:rsid w:val="003602D9"/>
    <w:rsid w:val="0036035E"/>
    <w:rsid w:val="003604CE"/>
    <w:rsid w:val="003608CC"/>
    <w:rsid w:val="00360B2D"/>
    <w:rsid w:val="003620DB"/>
    <w:rsid w:val="003621F8"/>
    <w:rsid w:val="003632B3"/>
    <w:rsid w:val="003634DA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0C4"/>
    <w:rsid w:val="00372591"/>
    <w:rsid w:val="00372980"/>
    <w:rsid w:val="003729E5"/>
    <w:rsid w:val="00373135"/>
    <w:rsid w:val="003742AC"/>
    <w:rsid w:val="003753A4"/>
    <w:rsid w:val="003771EE"/>
    <w:rsid w:val="003773B2"/>
    <w:rsid w:val="00377CE1"/>
    <w:rsid w:val="00377FE3"/>
    <w:rsid w:val="003829C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42D0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3FAB"/>
    <w:rsid w:val="003A45A1"/>
    <w:rsid w:val="003A46B0"/>
    <w:rsid w:val="003A5154"/>
    <w:rsid w:val="003A5367"/>
    <w:rsid w:val="003A5B0A"/>
    <w:rsid w:val="003A6478"/>
    <w:rsid w:val="003A6BAC"/>
    <w:rsid w:val="003A7CC3"/>
    <w:rsid w:val="003A7CE8"/>
    <w:rsid w:val="003A7EF3"/>
    <w:rsid w:val="003A7F7A"/>
    <w:rsid w:val="003B0605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28E7"/>
    <w:rsid w:val="003C3656"/>
    <w:rsid w:val="003C3A26"/>
    <w:rsid w:val="003C3F81"/>
    <w:rsid w:val="003C439E"/>
    <w:rsid w:val="003C50C7"/>
    <w:rsid w:val="003C6BEE"/>
    <w:rsid w:val="003C74F0"/>
    <w:rsid w:val="003C76B7"/>
    <w:rsid w:val="003C7806"/>
    <w:rsid w:val="003D0A19"/>
    <w:rsid w:val="003D0E82"/>
    <w:rsid w:val="003D109F"/>
    <w:rsid w:val="003D2478"/>
    <w:rsid w:val="003D371A"/>
    <w:rsid w:val="003D3C45"/>
    <w:rsid w:val="003D4C79"/>
    <w:rsid w:val="003D5B1F"/>
    <w:rsid w:val="003D62C8"/>
    <w:rsid w:val="003D64CC"/>
    <w:rsid w:val="003D7400"/>
    <w:rsid w:val="003D76CD"/>
    <w:rsid w:val="003D7DF7"/>
    <w:rsid w:val="003E0851"/>
    <w:rsid w:val="003E09BE"/>
    <w:rsid w:val="003E15FA"/>
    <w:rsid w:val="003E19D5"/>
    <w:rsid w:val="003E2466"/>
    <w:rsid w:val="003E2EC0"/>
    <w:rsid w:val="003E3435"/>
    <w:rsid w:val="003E3ABC"/>
    <w:rsid w:val="003E55E4"/>
    <w:rsid w:val="003E561D"/>
    <w:rsid w:val="003E5CFD"/>
    <w:rsid w:val="003E5E31"/>
    <w:rsid w:val="003E6F6A"/>
    <w:rsid w:val="003E74E3"/>
    <w:rsid w:val="003F05C7"/>
    <w:rsid w:val="003F1455"/>
    <w:rsid w:val="003F1717"/>
    <w:rsid w:val="003F1C47"/>
    <w:rsid w:val="003F202B"/>
    <w:rsid w:val="003F2904"/>
    <w:rsid w:val="003F2CD4"/>
    <w:rsid w:val="003F3631"/>
    <w:rsid w:val="003F3ABA"/>
    <w:rsid w:val="003F3DCC"/>
    <w:rsid w:val="003F435A"/>
    <w:rsid w:val="003F49A2"/>
    <w:rsid w:val="003F6BBE"/>
    <w:rsid w:val="003F7A98"/>
    <w:rsid w:val="003F7D4F"/>
    <w:rsid w:val="003F7FCD"/>
    <w:rsid w:val="004000E8"/>
    <w:rsid w:val="00400664"/>
    <w:rsid w:val="00402CAD"/>
    <w:rsid w:val="00402D8E"/>
    <w:rsid w:val="00402E2B"/>
    <w:rsid w:val="00403087"/>
    <w:rsid w:val="0040381B"/>
    <w:rsid w:val="00403EA3"/>
    <w:rsid w:val="00404991"/>
    <w:rsid w:val="0040512B"/>
    <w:rsid w:val="00405CA5"/>
    <w:rsid w:val="00405E14"/>
    <w:rsid w:val="00407CD3"/>
    <w:rsid w:val="00410134"/>
    <w:rsid w:val="004105F3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17763"/>
    <w:rsid w:val="00420059"/>
    <w:rsid w:val="00420936"/>
    <w:rsid w:val="00421105"/>
    <w:rsid w:val="00421CBB"/>
    <w:rsid w:val="00422B15"/>
    <w:rsid w:val="00422D45"/>
    <w:rsid w:val="004242F4"/>
    <w:rsid w:val="00425B88"/>
    <w:rsid w:val="00425ED4"/>
    <w:rsid w:val="00427248"/>
    <w:rsid w:val="004316AB"/>
    <w:rsid w:val="00431707"/>
    <w:rsid w:val="00431A2C"/>
    <w:rsid w:val="00431BE1"/>
    <w:rsid w:val="0043209E"/>
    <w:rsid w:val="00432756"/>
    <w:rsid w:val="004333BF"/>
    <w:rsid w:val="00435934"/>
    <w:rsid w:val="00435E43"/>
    <w:rsid w:val="00435F78"/>
    <w:rsid w:val="00436891"/>
    <w:rsid w:val="0043694A"/>
    <w:rsid w:val="00436C9E"/>
    <w:rsid w:val="00437447"/>
    <w:rsid w:val="00437B73"/>
    <w:rsid w:val="004412BF"/>
    <w:rsid w:val="00441A92"/>
    <w:rsid w:val="00443276"/>
    <w:rsid w:val="00443A21"/>
    <w:rsid w:val="00443E94"/>
    <w:rsid w:val="00444164"/>
    <w:rsid w:val="0044425E"/>
    <w:rsid w:val="00444F56"/>
    <w:rsid w:val="0044525C"/>
    <w:rsid w:val="0044564A"/>
    <w:rsid w:val="00445AF8"/>
    <w:rsid w:val="00445D7E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0ED3"/>
    <w:rsid w:val="004620FA"/>
    <w:rsid w:val="00463505"/>
    <w:rsid w:val="004652FD"/>
    <w:rsid w:val="004669E2"/>
    <w:rsid w:val="004707B7"/>
    <w:rsid w:val="00470AFD"/>
    <w:rsid w:val="00470BA7"/>
    <w:rsid w:val="00470C31"/>
    <w:rsid w:val="0047204C"/>
    <w:rsid w:val="004734D0"/>
    <w:rsid w:val="00474782"/>
    <w:rsid w:val="00474EFA"/>
    <w:rsid w:val="0047556B"/>
    <w:rsid w:val="004760B7"/>
    <w:rsid w:val="00477304"/>
    <w:rsid w:val="00477768"/>
    <w:rsid w:val="0047780C"/>
    <w:rsid w:val="0047785D"/>
    <w:rsid w:val="00477C83"/>
    <w:rsid w:val="004807E1"/>
    <w:rsid w:val="004812B7"/>
    <w:rsid w:val="004818A9"/>
    <w:rsid w:val="00481904"/>
    <w:rsid w:val="00481D3D"/>
    <w:rsid w:val="00482537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2BC5"/>
    <w:rsid w:val="004964F1"/>
    <w:rsid w:val="0049698D"/>
    <w:rsid w:val="00496ABA"/>
    <w:rsid w:val="004A0FE2"/>
    <w:rsid w:val="004A11D7"/>
    <w:rsid w:val="004A16BC"/>
    <w:rsid w:val="004A1BB2"/>
    <w:rsid w:val="004A2B94"/>
    <w:rsid w:val="004A2E6B"/>
    <w:rsid w:val="004A3D72"/>
    <w:rsid w:val="004A413F"/>
    <w:rsid w:val="004A64FA"/>
    <w:rsid w:val="004B09A0"/>
    <w:rsid w:val="004B1A37"/>
    <w:rsid w:val="004B1FA5"/>
    <w:rsid w:val="004B254E"/>
    <w:rsid w:val="004B2B6D"/>
    <w:rsid w:val="004B2DC3"/>
    <w:rsid w:val="004B32A3"/>
    <w:rsid w:val="004B5C2F"/>
    <w:rsid w:val="004B72FC"/>
    <w:rsid w:val="004B7C0C"/>
    <w:rsid w:val="004C005B"/>
    <w:rsid w:val="004C089A"/>
    <w:rsid w:val="004C3898"/>
    <w:rsid w:val="004C3CDA"/>
    <w:rsid w:val="004C4246"/>
    <w:rsid w:val="004C469A"/>
    <w:rsid w:val="004C49D0"/>
    <w:rsid w:val="004C57ED"/>
    <w:rsid w:val="004C6233"/>
    <w:rsid w:val="004C6FC1"/>
    <w:rsid w:val="004C7D81"/>
    <w:rsid w:val="004D0E30"/>
    <w:rsid w:val="004D0F10"/>
    <w:rsid w:val="004D15E3"/>
    <w:rsid w:val="004D1DAC"/>
    <w:rsid w:val="004D1E7F"/>
    <w:rsid w:val="004D1F5A"/>
    <w:rsid w:val="004D22F6"/>
    <w:rsid w:val="004D33EF"/>
    <w:rsid w:val="004D36B1"/>
    <w:rsid w:val="004D3ACD"/>
    <w:rsid w:val="004D3F54"/>
    <w:rsid w:val="004D4F08"/>
    <w:rsid w:val="004D6368"/>
    <w:rsid w:val="004D6804"/>
    <w:rsid w:val="004D6D84"/>
    <w:rsid w:val="004D6F96"/>
    <w:rsid w:val="004D7D46"/>
    <w:rsid w:val="004D7EBD"/>
    <w:rsid w:val="004E05A5"/>
    <w:rsid w:val="004E0A26"/>
    <w:rsid w:val="004E143B"/>
    <w:rsid w:val="004E1719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76F4"/>
    <w:rsid w:val="004F0B4E"/>
    <w:rsid w:val="004F0B6C"/>
    <w:rsid w:val="004F2078"/>
    <w:rsid w:val="004F25C9"/>
    <w:rsid w:val="004F2649"/>
    <w:rsid w:val="004F37B3"/>
    <w:rsid w:val="004F40AE"/>
    <w:rsid w:val="004F47ED"/>
    <w:rsid w:val="004F4DA3"/>
    <w:rsid w:val="004F6FF1"/>
    <w:rsid w:val="004F784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8F8"/>
    <w:rsid w:val="00504AC5"/>
    <w:rsid w:val="00505110"/>
    <w:rsid w:val="00506061"/>
    <w:rsid w:val="00506557"/>
    <w:rsid w:val="0050677A"/>
    <w:rsid w:val="00507013"/>
    <w:rsid w:val="00507737"/>
    <w:rsid w:val="00507FCA"/>
    <w:rsid w:val="005108D8"/>
    <w:rsid w:val="005116F9"/>
    <w:rsid w:val="00511883"/>
    <w:rsid w:val="00511892"/>
    <w:rsid w:val="00511CBB"/>
    <w:rsid w:val="00511DD1"/>
    <w:rsid w:val="00512E0D"/>
    <w:rsid w:val="005153A7"/>
    <w:rsid w:val="00516614"/>
    <w:rsid w:val="00516AEF"/>
    <w:rsid w:val="00517D25"/>
    <w:rsid w:val="00521570"/>
    <w:rsid w:val="005219CF"/>
    <w:rsid w:val="00522162"/>
    <w:rsid w:val="00522264"/>
    <w:rsid w:val="0052230B"/>
    <w:rsid w:val="005245CD"/>
    <w:rsid w:val="00524EF8"/>
    <w:rsid w:val="0052560D"/>
    <w:rsid w:val="00525633"/>
    <w:rsid w:val="00525F5B"/>
    <w:rsid w:val="00526A01"/>
    <w:rsid w:val="005270C3"/>
    <w:rsid w:val="005275C0"/>
    <w:rsid w:val="005277E1"/>
    <w:rsid w:val="00527819"/>
    <w:rsid w:val="00530643"/>
    <w:rsid w:val="00530B50"/>
    <w:rsid w:val="00531CB4"/>
    <w:rsid w:val="00532C47"/>
    <w:rsid w:val="0053330B"/>
    <w:rsid w:val="0053371E"/>
    <w:rsid w:val="00533836"/>
    <w:rsid w:val="00534B28"/>
    <w:rsid w:val="00534B59"/>
    <w:rsid w:val="00534BB0"/>
    <w:rsid w:val="005354EE"/>
    <w:rsid w:val="005364B7"/>
    <w:rsid w:val="00536759"/>
    <w:rsid w:val="00536B06"/>
    <w:rsid w:val="00537244"/>
    <w:rsid w:val="00537792"/>
    <w:rsid w:val="00537932"/>
    <w:rsid w:val="00537C62"/>
    <w:rsid w:val="00540697"/>
    <w:rsid w:val="00542AEF"/>
    <w:rsid w:val="00542BCE"/>
    <w:rsid w:val="005431B2"/>
    <w:rsid w:val="005449F6"/>
    <w:rsid w:val="00546970"/>
    <w:rsid w:val="00546DF2"/>
    <w:rsid w:val="00546F49"/>
    <w:rsid w:val="00547F8B"/>
    <w:rsid w:val="00552585"/>
    <w:rsid w:val="0055316E"/>
    <w:rsid w:val="00554E19"/>
    <w:rsid w:val="00555455"/>
    <w:rsid w:val="0055680F"/>
    <w:rsid w:val="005574E6"/>
    <w:rsid w:val="00560F4B"/>
    <w:rsid w:val="0056121F"/>
    <w:rsid w:val="0056176B"/>
    <w:rsid w:val="005652B0"/>
    <w:rsid w:val="00565CF0"/>
    <w:rsid w:val="005662A3"/>
    <w:rsid w:val="00566D80"/>
    <w:rsid w:val="00567261"/>
    <w:rsid w:val="00567457"/>
    <w:rsid w:val="00567605"/>
    <w:rsid w:val="00567847"/>
    <w:rsid w:val="00567AE7"/>
    <w:rsid w:val="00567FDE"/>
    <w:rsid w:val="00570A38"/>
    <w:rsid w:val="0057126F"/>
    <w:rsid w:val="00571C38"/>
    <w:rsid w:val="00571FB9"/>
    <w:rsid w:val="00572505"/>
    <w:rsid w:val="00572E90"/>
    <w:rsid w:val="00574AA9"/>
    <w:rsid w:val="005762A2"/>
    <w:rsid w:val="0057664C"/>
    <w:rsid w:val="00577CAD"/>
    <w:rsid w:val="005800FD"/>
    <w:rsid w:val="00582809"/>
    <w:rsid w:val="00582CB2"/>
    <w:rsid w:val="00583F87"/>
    <w:rsid w:val="00584D30"/>
    <w:rsid w:val="00585C31"/>
    <w:rsid w:val="00585C92"/>
    <w:rsid w:val="0058798C"/>
    <w:rsid w:val="005900FA"/>
    <w:rsid w:val="005906E9"/>
    <w:rsid w:val="00590FC0"/>
    <w:rsid w:val="00591036"/>
    <w:rsid w:val="0059144C"/>
    <w:rsid w:val="005921B5"/>
    <w:rsid w:val="005935A4"/>
    <w:rsid w:val="005936B4"/>
    <w:rsid w:val="005938FF"/>
    <w:rsid w:val="005940BC"/>
    <w:rsid w:val="0059432C"/>
    <w:rsid w:val="005948C2"/>
    <w:rsid w:val="00594977"/>
    <w:rsid w:val="00595036"/>
    <w:rsid w:val="00595AA5"/>
    <w:rsid w:val="00595DCA"/>
    <w:rsid w:val="00596174"/>
    <w:rsid w:val="00596293"/>
    <w:rsid w:val="005975B0"/>
    <w:rsid w:val="0059779B"/>
    <w:rsid w:val="00597CD4"/>
    <w:rsid w:val="00597EED"/>
    <w:rsid w:val="005A011C"/>
    <w:rsid w:val="005A1891"/>
    <w:rsid w:val="005A209A"/>
    <w:rsid w:val="005A29FD"/>
    <w:rsid w:val="005A4EB7"/>
    <w:rsid w:val="005A5149"/>
    <w:rsid w:val="005A5CEA"/>
    <w:rsid w:val="005A6048"/>
    <w:rsid w:val="005A662D"/>
    <w:rsid w:val="005B0395"/>
    <w:rsid w:val="005B0428"/>
    <w:rsid w:val="005B053F"/>
    <w:rsid w:val="005B0678"/>
    <w:rsid w:val="005B0ACC"/>
    <w:rsid w:val="005B15B8"/>
    <w:rsid w:val="005B281D"/>
    <w:rsid w:val="005B35D7"/>
    <w:rsid w:val="005B3874"/>
    <w:rsid w:val="005B392A"/>
    <w:rsid w:val="005B3AA3"/>
    <w:rsid w:val="005B3E9F"/>
    <w:rsid w:val="005B43C4"/>
    <w:rsid w:val="005B44FC"/>
    <w:rsid w:val="005B4AF7"/>
    <w:rsid w:val="005B50DB"/>
    <w:rsid w:val="005B51BD"/>
    <w:rsid w:val="005B6F83"/>
    <w:rsid w:val="005C0A0D"/>
    <w:rsid w:val="005C0A2D"/>
    <w:rsid w:val="005C1A97"/>
    <w:rsid w:val="005C2AC2"/>
    <w:rsid w:val="005C2B6C"/>
    <w:rsid w:val="005C3B16"/>
    <w:rsid w:val="005C49DE"/>
    <w:rsid w:val="005C4FAF"/>
    <w:rsid w:val="005C58E5"/>
    <w:rsid w:val="005C5C7E"/>
    <w:rsid w:val="005C64A5"/>
    <w:rsid w:val="005C6F97"/>
    <w:rsid w:val="005C74FB"/>
    <w:rsid w:val="005D1602"/>
    <w:rsid w:val="005D1F7E"/>
    <w:rsid w:val="005D2D1D"/>
    <w:rsid w:val="005D3793"/>
    <w:rsid w:val="005D3CD1"/>
    <w:rsid w:val="005D5E76"/>
    <w:rsid w:val="005D757F"/>
    <w:rsid w:val="005E08E8"/>
    <w:rsid w:val="005E0A25"/>
    <w:rsid w:val="005E0D74"/>
    <w:rsid w:val="005E1415"/>
    <w:rsid w:val="005E1C32"/>
    <w:rsid w:val="005E1C66"/>
    <w:rsid w:val="005E245C"/>
    <w:rsid w:val="005E385F"/>
    <w:rsid w:val="005E3BDB"/>
    <w:rsid w:val="005E4237"/>
    <w:rsid w:val="005E4743"/>
    <w:rsid w:val="005E4B7C"/>
    <w:rsid w:val="005E5B81"/>
    <w:rsid w:val="005E5DD8"/>
    <w:rsid w:val="005E655B"/>
    <w:rsid w:val="005E670F"/>
    <w:rsid w:val="005E7B1C"/>
    <w:rsid w:val="005F0A4D"/>
    <w:rsid w:val="005F1237"/>
    <w:rsid w:val="005F2B0B"/>
    <w:rsid w:val="005F2CB1"/>
    <w:rsid w:val="005F2D8B"/>
    <w:rsid w:val="005F3025"/>
    <w:rsid w:val="005F3934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150A"/>
    <w:rsid w:val="006025F9"/>
    <w:rsid w:val="0060263F"/>
    <w:rsid w:val="0060283C"/>
    <w:rsid w:val="0060334B"/>
    <w:rsid w:val="006039AD"/>
    <w:rsid w:val="0060468F"/>
    <w:rsid w:val="006047B3"/>
    <w:rsid w:val="00604F14"/>
    <w:rsid w:val="00605419"/>
    <w:rsid w:val="00606A65"/>
    <w:rsid w:val="00606CA6"/>
    <w:rsid w:val="00611B83"/>
    <w:rsid w:val="00612A50"/>
    <w:rsid w:val="00613257"/>
    <w:rsid w:val="0061342C"/>
    <w:rsid w:val="0061437E"/>
    <w:rsid w:val="006146CE"/>
    <w:rsid w:val="0061598F"/>
    <w:rsid w:val="00615AC2"/>
    <w:rsid w:val="0061617A"/>
    <w:rsid w:val="00616509"/>
    <w:rsid w:val="00617052"/>
    <w:rsid w:val="0061738C"/>
    <w:rsid w:val="006177A7"/>
    <w:rsid w:val="00620A71"/>
    <w:rsid w:val="00620D80"/>
    <w:rsid w:val="006231F5"/>
    <w:rsid w:val="00623355"/>
    <w:rsid w:val="006234A6"/>
    <w:rsid w:val="00623A29"/>
    <w:rsid w:val="00623CD0"/>
    <w:rsid w:val="0062635C"/>
    <w:rsid w:val="00626DC5"/>
    <w:rsid w:val="00627F35"/>
    <w:rsid w:val="00630001"/>
    <w:rsid w:val="00630B14"/>
    <w:rsid w:val="006311B3"/>
    <w:rsid w:val="0063181D"/>
    <w:rsid w:val="00631FCA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4EF3"/>
    <w:rsid w:val="00635037"/>
    <w:rsid w:val="00635E5A"/>
    <w:rsid w:val="0063608E"/>
    <w:rsid w:val="00636398"/>
    <w:rsid w:val="006368D3"/>
    <w:rsid w:val="006377EC"/>
    <w:rsid w:val="00637B3F"/>
    <w:rsid w:val="00637CB9"/>
    <w:rsid w:val="0064082B"/>
    <w:rsid w:val="0064085F"/>
    <w:rsid w:val="006409E8"/>
    <w:rsid w:val="0064151F"/>
    <w:rsid w:val="00641533"/>
    <w:rsid w:val="0064169E"/>
    <w:rsid w:val="00641D12"/>
    <w:rsid w:val="00641E7A"/>
    <w:rsid w:val="00642088"/>
    <w:rsid w:val="0064208D"/>
    <w:rsid w:val="00643475"/>
    <w:rsid w:val="0064358B"/>
    <w:rsid w:val="0064396A"/>
    <w:rsid w:val="00643CB0"/>
    <w:rsid w:val="0064624E"/>
    <w:rsid w:val="00650811"/>
    <w:rsid w:val="00650AB9"/>
    <w:rsid w:val="006511BC"/>
    <w:rsid w:val="00651429"/>
    <w:rsid w:val="0065285C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233"/>
    <w:rsid w:val="006607C0"/>
    <w:rsid w:val="00660879"/>
    <w:rsid w:val="00660CC9"/>
    <w:rsid w:val="006613A6"/>
    <w:rsid w:val="006627A2"/>
    <w:rsid w:val="00662E1E"/>
    <w:rsid w:val="00662F29"/>
    <w:rsid w:val="00663109"/>
    <w:rsid w:val="006634E6"/>
    <w:rsid w:val="00663F31"/>
    <w:rsid w:val="006655EE"/>
    <w:rsid w:val="006658E7"/>
    <w:rsid w:val="00665F15"/>
    <w:rsid w:val="00666110"/>
    <w:rsid w:val="00666A50"/>
    <w:rsid w:val="0066707C"/>
    <w:rsid w:val="00667843"/>
    <w:rsid w:val="00667EE7"/>
    <w:rsid w:val="00670922"/>
    <w:rsid w:val="00670A05"/>
    <w:rsid w:val="00670BE1"/>
    <w:rsid w:val="00670FDC"/>
    <w:rsid w:val="0067114E"/>
    <w:rsid w:val="0067218F"/>
    <w:rsid w:val="00672FCF"/>
    <w:rsid w:val="00673D88"/>
    <w:rsid w:val="006741F2"/>
    <w:rsid w:val="006742C0"/>
    <w:rsid w:val="00674765"/>
    <w:rsid w:val="00674CC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40A"/>
    <w:rsid w:val="006817C9"/>
    <w:rsid w:val="00682BE2"/>
    <w:rsid w:val="00683E3F"/>
    <w:rsid w:val="00683ECE"/>
    <w:rsid w:val="00684C20"/>
    <w:rsid w:val="0068589F"/>
    <w:rsid w:val="00685AF4"/>
    <w:rsid w:val="00687953"/>
    <w:rsid w:val="0069050F"/>
    <w:rsid w:val="00690824"/>
    <w:rsid w:val="00690B2A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0285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1816"/>
    <w:rsid w:val="006B1ABC"/>
    <w:rsid w:val="006B2099"/>
    <w:rsid w:val="006B240A"/>
    <w:rsid w:val="006B5043"/>
    <w:rsid w:val="006B50CF"/>
    <w:rsid w:val="006B5412"/>
    <w:rsid w:val="006B557A"/>
    <w:rsid w:val="006B61B1"/>
    <w:rsid w:val="006B6787"/>
    <w:rsid w:val="006B6DBB"/>
    <w:rsid w:val="006B7666"/>
    <w:rsid w:val="006C03B8"/>
    <w:rsid w:val="006C0AD8"/>
    <w:rsid w:val="006C1DB4"/>
    <w:rsid w:val="006C22F4"/>
    <w:rsid w:val="006C380A"/>
    <w:rsid w:val="006C49AF"/>
    <w:rsid w:val="006C5525"/>
    <w:rsid w:val="006C5D23"/>
    <w:rsid w:val="006C5EC9"/>
    <w:rsid w:val="006C6028"/>
    <w:rsid w:val="006C6059"/>
    <w:rsid w:val="006C6949"/>
    <w:rsid w:val="006C7522"/>
    <w:rsid w:val="006C79D7"/>
    <w:rsid w:val="006D04D1"/>
    <w:rsid w:val="006D1506"/>
    <w:rsid w:val="006D4361"/>
    <w:rsid w:val="006D47BE"/>
    <w:rsid w:val="006D4C6B"/>
    <w:rsid w:val="006D4F67"/>
    <w:rsid w:val="006D504F"/>
    <w:rsid w:val="006D5DC1"/>
    <w:rsid w:val="006D65C2"/>
    <w:rsid w:val="006D67D3"/>
    <w:rsid w:val="006D6F08"/>
    <w:rsid w:val="006D77D9"/>
    <w:rsid w:val="006E01AD"/>
    <w:rsid w:val="006E062C"/>
    <w:rsid w:val="006E1427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A5B"/>
    <w:rsid w:val="006E7D3B"/>
    <w:rsid w:val="006F10F0"/>
    <w:rsid w:val="006F11FE"/>
    <w:rsid w:val="006F1B70"/>
    <w:rsid w:val="006F1D12"/>
    <w:rsid w:val="006F341D"/>
    <w:rsid w:val="006F34B7"/>
    <w:rsid w:val="006F3620"/>
    <w:rsid w:val="006F3C95"/>
    <w:rsid w:val="006F3CDE"/>
    <w:rsid w:val="006F58D4"/>
    <w:rsid w:val="006F5AFE"/>
    <w:rsid w:val="006F6D62"/>
    <w:rsid w:val="006F6FEF"/>
    <w:rsid w:val="006F765C"/>
    <w:rsid w:val="007007A9"/>
    <w:rsid w:val="007009AC"/>
    <w:rsid w:val="00700A9B"/>
    <w:rsid w:val="0070104C"/>
    <w:rsid w:val="007019D0"/>
    <w:rsid w:val="00701D39"/>
    <w:rsid w:val="007020A0"/>
    <w:rsid w:val="0070346E"/>
    <w:rsid w:val="00703909"/>
    <w:rsid w:val="00703CA3"/>
    <w:rsid w:val="00704EDB"/>
    <w:rsid w:val="00706068"/>
    <w:rsid w:val="00706101"/>
    <w:rsid w:val="00706576"/>
    <w:rsid w:val="00707072"/>
    <w:rsid w:val="0070714D"/>
    <w:rsid w:val="00707D61"/>
    <w:rsid w:val="00710EE5"/>
    <w:rsid w:val="00711CB9"/>
    <w:rsid w:val="00712287"/>
    <w:rsid w:val="00712772"/>
    <w:rsid w:val="007128B7"/>
    <w:rsid w:val="00712EA9"/>
    <w:rsid w:val="00713AEA"/>
    <w:rsid w:val="00713D85"/>
    <w:rsid w:val="00713DFC"/>
    <w:rsid w:val="007148D3"/>
    <w:rsid w:val="0071523C"/>
    <w:rsid w:val="00715A7B"/>
    <w:rsid w:val="00715B9A"/>
    <w:rsid w:val="007165ED"/>
    <w:rsid w:val="00720F1A"/>
    <w:rsid w:val="007227CC"/>
    <w:rsid w:val="007228A2"/>
    <w:rsid w:val="00722F6C"/>
    <w:rsid w:val="00724AA9"/>
    <w:rsid w:val="00725652"/>
    <w:rsid w:val="00726621"/>
    <w:rsid w:val="00726EA6"/>
    <w:rsid w:val="00727208"/>
    <w:rsid w:val="0072741C"/>
    <w:rsid w:val="00727680"/>
    <w:rsid w:val="00727D5D"/>
    <w:rsid w:val="00731409"/>
    <w:rsid w:val="007314F5"/>
    <w:rsid w:val="00731F39"/>
    <w:rsid w:val="00732B06"/>
    <w:rsid w:val="00733355"/>
    <w:rsid w:val="007335C4"/>
    <w:rsid w:val="007348B1"/>
    <w:rsid w:val="0073495B"/>
    <w:rsid w:val="007354AE"/>
    <w:rsid w:val="007362A6"/>
    <w:rsid w:val="00736340"/>
    <w:rsid w:val="00736A40"/>
    <w:rsid w:val="00736D7D"/>
    <w:rsid w:val="007375F2"/>
    <w:rsid w:val="00737D73"/>
    <w:rsid w:val="007400A0"/>
    <w:rsid w:val="00740E58"/>
    <w:rsid w:val="0074166C"/>
    <w:rsid w:val="00742667"/>
    <w:rsid w:val="0074266D"/>
    <w:rsid w:val="007426BE"/>
    <w:rsid w:val="007434E0"/>
    <w:rsid w:val="00743630"/>
    <w:rsid w:val="007445A0"/>
    <w:rsid w:val="00744728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2154"/>
    <w:rsid w:val="00753605"/>
    <w:rsid w:val="00753684"/>
    <w:rsid w:val="00753D8E"/>
    <w:rsid w:val="007540F3"/>
    <w:rsid w:val="00754440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3EE6"/>
    <w:rsid w:val="00764DE2"/>
    <w:rsid w:val="00765281"/>
    <w:rsid w:val="00766209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3D41"/>
    <w:rsid w:val="0077428A"/>
    <w:rsid w:val="00774748"/>
    <w:rsid w:val="00775299"/>
    <w:rsid w:val="007755F2"/>
    <w:rsid w:val="007756DA"/>
    <w:rsid w:val="00775983"/>
    <w:rsid w:val="00776416"/>
    <w:rsid w:val="007767E2"/>
    <w:rsid w:val="00776971"/>
    <w:rsid w:val="007771D1"/>
    <w:rsid w:val="007775E1"/>
    <w:rsid w:val="00777884"/>
    <w:rsid w:val="00780524"/>
    <w:rsid w:val="00780893"/>
    <w:rsid w:val="007816A7"/>
    <w:rsid w:val="0078177E"/>
    <w:rsid w:val="00781A02"/>
    <w:rsid w:val="00782173"/>
    <w:rsid w:val="007821E0"/>
    <w:rsid w:val="00782367"/>
    <w:rsid w:val="0078304C"/>
    <w:rsid w:val="00783673"/>
    <w:rsid w:val="00785490"/>
    <w:rsid w:val="0078591D"/>
    <w:rsid w:val="0078701F"/>
    <w:rsid w:val="007878D1"/>
    <w:rsid w:val="00787C29"/>
    <w:rsid w:val="0079115D"/>
    <w:rsid w:val="007914F2"/>
    <w:rsid w:val="00792054"/>
    <w:rsid w:val="007925EA"/>
    <w:rsid w:val="007930E5"/>
    <w:rsid w:val="007937AD"/>
    <w:rsid w:val="00793A1A"/>
    <w:rsid w:val="00793BEE"/>
    <w:rsid w:val="00793CD8"/>
    <w:rsid w:val="00793FB0"/>
    <w:rsid w:val="0079500B"/>
    <w:rsid w:val="00795C92"/>
    <w:rsid w:val="00796231"/>
    <w:rsid w:val="0079627A"/>
    <w:rsid w:val="00796FD6"/>
    <w:rsid w:val="007977AD"/>
    <w:rsid w:val="007A0643"/>
    <w:rsid w:val="007A09C9"/>
    <w:rsid w:val="007A0A61"/>
    <w:rsid w:val="007A1293"/>
    <w:rsid w:val="007A1784"/>
    <w:rsid w:val="007A1CB3"/>
    <w:rsid w:val="007A306F"/>
    <w:rsid w:val="007A319B"/>
    <w:rsid w:val="007A3D01"/>
    <w:rsid w:val="007A43A6"/>
    <w:rsid w:val="007A4B9A"/>
    <w:rsid w:val="007A4C2B"/>
    <w:rsid w:val="007A579D"/>
    <w:rsid w:val="007A58A6"/>
    <w:rsid w:val="007A5D82"/>
    <w:rsid w:val="007A6889"/>
    <w:rsid w:val="007A69D5"/>
    <w:rsid w:val="007A6A35"/>
    <w:rsid w:val="007A7322"/>
    <w:rsid w:val="007B00DE"/>
    <w:rsid w:val="007B0333"/>
    <w:rsid w:val="007B0C08"/>
    <w:rsid w:val="007B1007"/>
    <w:rsid w:val="007B1D07"/>
    <w:rsid w:val="007B2367"/>
    <w:rsid w:val="007B2E23"/>
    <w:rsid w:val="007B3429"/>
    <w:rsid w:val="007B3D2D"/>
    <w:rsid w:val="007B474D"/>
    <w:rsid w:val="007B47AF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EC7"/>
    <w:rsid w:val="007C0389"/>
    <w:rsid w:val="007C05DD"/>
    <w:rsid w:val="007C2717"/>
    <w:rsid w:val="007C3AFD"/>
    <w:rsid w:val="007C3D18"/>
    <w:rsid w:val="007C4CA6"/>
    <w:rsid w:val="007C52F9"/>
    <w:rsid w:val="007C60BF"/>
    <w:rsid w:val="007C6A07"/>
    <w:rsid w:val="007C75A1"/>
    <w:rsid w:val="007C77A5"/>
    <w:rsid w:val="007D04E5"/>
    <w:rsid w:val="007D0EDA"/>
    <w:rsid w:val="007D0EEC"/>
    <w:rsid w:val="007D170D"/>
    <w:rsid w:val="007D36E1"/>
    <w:rsid w:val="007D3FB6"/>
    <w:rsid w:val="007D4969"/>
    <w:rsid w:val="007D4A7F"/>
    <w:rsid w:val="007D5901"/>
    <w:rsid w:val="007D7266"/>
    <w:rsid w:val="007D7526"/>
    <w:rsid w:val="007D7556"/>
    <w:rsid w:val="007D76D6"/>
    <w:rsid w:val="007E03B2"/>
    <w:rsid w:val="007E1636"/>
    <w:rsid w:val="007E1710"/>
    <w:rsid w:val="007E1B75"/>
    <w:rsid w:val="007E1D06"/>
    <w:rsid w:val="007E1E22"/>
    <w:rsid w:val="007E1F0E"/>
    <w:rsid w:val="007E21AE"/>
    <w:rsid w:val="007E2A8B"/>
    <w:rsid w:val="007E4610"/>
    <w:rsid w:val="007E4715"/>
    <w:rsid w:val="007E505B"/>
    <w:rsid w:val="007E5105"/>
    <w:rsid w:val="007E55FE"/>
    <w:rsid w:val="007E5EFF"/>
    <w:rsid w:val="007E65BC"/>
    <w:rsid w:val="007E7091"/>
    <w:rsid w:val="007E736D"/>
    <w:rsid w:val="007E7F7C"/>
    <w:rsid w:val="007F22C6"/>
    <w:rsid w:val="007F3D18"/>
    <w:rsid w:val="007F427F"/>
    <w:rsid w:val="007F4E3D"/>
    <w:rsid w:val="007F5BAF"/>
    <w:rsid w:val="007F63B3"/>
    <w:rsid w:val="007F7230"/>
    <w:rsid w:val="007F7B25"/>
    <w:rsid w:val="00800956"/>
    <w:rsid w:val="0080294E"/>
    <w:rsid w:val="008037E0"/>
    <w:rsid w:val="008038BD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1FCB"/>
    <w:rsid w:val="00812391"/>
    <w:rsid w:val="00813481"/>
    <w:rsid w:val="00813B3B"/>
    <w:rsid w:val="00815210"/>
    <w:rsid w:val="008158D6"/>
    <w:rsid w:val="0081599E"/>
    <w:rsid w:val="00816594"/>
    <w:rsid w:val="00816731"/>
    <w:rsid w:val="00816AC3"/>
    <w:rsid w:val="00816CC2"/>
    <w:rsid w:val="00817196"/>
    <w:rsid w:val="00820E6D"/>
    <w:rsid w:val="00821133"/>
    <w:rsid w:val="00821522"/>
    <w:rsid w:val="008218E3"/>
    <w:rsid w:val="00821C5B"/>
    <w:rsid w:val="008223C2"/>
    <w:rsid w:val="00822EA8"/>
    <w:rsid w:val="008235DB"/>
    <w:rsid w:val="00824AB4"/>
    <w:rsid w:val="00824E87"/>
    <w:rsid w:val="00825284"/>
    <w:rsid w:val="00825B1F"/>
    <w:rsid w:val="00825B9B"/>
    <w:rsid w:val="00825C42"/>
    <w:rsid w:val="00825D25"/>
    <w:rsid w:val="00826590"/>
    <w:rsid w:val="00827D6F"/>
    <w:rsid w:val="008302CC"/>
    <w:rsid w:val="00830DCF"/>
    <w:rsid w:val="008326D2"/>
    <w:rsid w:val="00832EE6"/>
    <w:rsid w:val="00833061"/>
    <w:rsid w:val="0083488B"/>
    <w:rsid w:val="0083529D"/>
    <w:rsid w:val="00835942"/>
    <w:rsid w:val="008362D1"/>
    <w:rsid w:val="008376AC"/>
    <w:rsid w:val="00837FF8"/>
    <w:rsid w:val="00840847"/>
    <w:rsid w:val="008412EA"/>
    <w:rsid w:val="008444E8"/>
    <w:rsid w:val="00844723"/>
    <w:rsid w:val="00844E80"/>
    <w:rsid w:val="00845754"/>
    <w:rsid w:val="0084644B"/>
    <w:rsid w:val="0084651D"/>
    <w:rsid w:val="00846FE7"/>
    <w:rsid w:val="008470E5"/>
    <w:rsid w:val="00847316"/>
    <w:rsid w:val="0084745A"/>
    <w:rsid w:val="00847F4D"/>
    <w:rsid w:val="00850585"/>
    <w:rsid w:val="00851125"/>
    <w:rsid w:val="00851318"/>
    <w:rsid w:val="008516F5"/>
    <w:rsid w:val="008528D8"/>
    <w:rsid w:val="008532E7"/>
    <w:rsid w:val="00853FD9"/>
    <w:rsid w:val="0085566A"/>
    <w:rsid w:val="00855A9E"/>
    <w:rsid w:val="00856911"/>
    <w:rsid w:val="00856F80"/>
    <w:rsid w:val="008571C1"/>
    <w:rsid w:val="00857F50"/>
    <w:rsid w:val="0086176E"/>
    <w:rsid w:val="008617AC"/>
    <w:rsid w:val="0086247C"/>
    <w:rsid w:val="0086318D"/>
    <w:rsid w:val="0086435A"/>
    <w:rsid w:val="00865BAC"/>
    <w:rsid w:val="00865C41"/>
    <w:rsid w:val="008677FD"/>
    <w:rsid w:val="008706D4"/>
    <w:rsid w:val="00870B11"/>
    <w:rsid w:val="00870F8A"/>
    <w:rsid w:val="00871504"/>
    <w:rsid w:val="00871859"/>
    <w:rsid w:val="00871918"/>
    <w:rsid w:val="008719A4"/>
    <w:rsid w:val="00871D23"/>
    <w:rsid w:val="0087245A"/>
    <w:rsid w:val="00872D61"/>
    <w:rsid w:val="00873B0A"/>
    <w:rsid w:val="00874312"/>
    <w:rsid w:val="0087437C"/>
    <w:rsid w:val="0087456E"/>
    <w:rsid w:val="008747D6"/>
    <w:rsid w:val="0087485C"/>
    <w:rsid w:val="00874944"/>
    <w:rsid w:val="00875CD7"/>
    <w:rsid w:val="00876426"/>
    <w:rsid w:val="00876B4D"/>
    <w:rsid w:val="0087701B"/>
    <w:rsid w:val="0087761E"/>
    <w:rsid w:val="00877962"/>
    <w:rsid w:val="00877F18"/>
    <w:rsid w:val="00880032"/>
    <w:rsid w:val="008800BC"/>
    <w:rsid w:val="008800D8"/>
    <w:rsid w:val="00880516"/>
    <w:rsid w:val="00880A4F"/>
    <w:rsid w:val="008833AA"/>
    <w:rsid w:val="00883BAF"/>
    <w:rsid w:val="00884F84"/>
    <w:rsid w:val="00885991"/>
    <w:rsid w:val="00885BD5"/>
    <w:rsid w:val="00885C1E"/>
    <w:rsid w:val="00886724"/>
    <w:rsid w:val="008869F8"/>
    <w:rsid w:val="00886C71"/>
    <w:rsid w:val="00886E16"/>
    <w:rsid w:val="00887C39"/>
    <w:rsid w:val="008904F3"/>
    <w:rsid w:val="0089078F"/>
    <w:rsid w:val="00890CA7"/>
    <w:rsid w:val="00891599"/>
    <w:rsid w:val="008928B9"/>
    <w:rsid w:val="00892A35"/>
    <w:rsid w:val="00892F30"/>
    <w:rsid w:val="00893F9E"/>
    <w:rsid w:val="00894A88"/>
    <w:rsid w:val="00894FD8"/>
    <w:rsid w:val="00895386"/>
    <w:rsid w:val="00895A6F"/>
    <w:rsid w:val="00895EAC"/>
    <w:rsid w:val="008A0216"/>
    <w:rsid w:val="008A0D2B"/>
    <w:rsid w:val="008A0D45"/>
    <w:rsid w:val="008A178E"/>
    <w:rsid w:val="008A21FF"/>
    <w:rsid w:val="008A2CE2"/>
    <w:rsid w:val="008A30AC"/>
    <w:rsid w:val="008A377A"/>
    <w:rsid w:val="008A414A"/>
    <w:rsid w:val="008A44B8"/>
    <w:rsid w:val="008A46E5"/>
    <w:rsid w:val="008A51A8"/>
    <w:rsid w:val="008A5410"/>
    <w:rsid w:val="008A54C7"/>
    <w:rsid w:val="008A6E8D"/>
    <w:rsid w:val="008A768F"/>
    <w:rsid w:val="008A77D8"/>
    <w:rsid w:val="008B0483"/>
    <w:rsid w:val="008B0C90"/>
    <w:rsid w:val="008B120C"/>
    <w:rsid w:val="008B288F"/>
    <w:rsid w:val="008B3573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E5C"/>
    <w:rsid w:val="008B6F83"/>
    <w:rsid w:val="008B7650"/>
    <w:rsid w:val="008B781B"/>
    <w:rsid w:val="008B7997"/>
    <w:rsid w:val="008B7B5C"/>
    <w:rsid w:val="008C0B79"/>
    <w:rsid w:val="008C0B84"/>
    <w:rsid w:val="008C0C99"/>
    <w:rsid w:val="008C0D04"/>
    <w:rsid w:val="008C147E"/>
    <w:rsid w:val="008C1C91"/>
    <w:rsid w:val="008C2017"/>
    <w:rsid w:val="008C4958"/>
    <w:rsid w:val="008C4BAA"/>
    <w:rsid w:val="008C576F"/>
    <w:rsid w:val="008C5B6F"/>
    <w:rsid w:val="008C6AE8"/>
    <w:rsid w:val="008C7573"/>
    <w:rsid w:val="008C7854"/>
    <w:rsid w:val="008D04CB"/>
    <w:rsid w:val="008D0893"/>
    <w:rsid w:val="008D0A41"/>
    <w:rsid w:val="008D0B8D"/>
    <w:rsid w:val="008D10D2"/>
    <w:rsid w:val="008D1668"/>
    <w:rsid w:val="008D1868"/>
    <w:rsid w:val="008D34F1"/>
    <w:rsid w:val="008D39D8"/>
    <w:rsid w:val="008D4DAB"/>
    <w:rsid w:val="008D59A0"/>
    <w:rsid w:val="008D5E5D"/>
    <w:rsid w:val="008D6103"/>
    <w:rsid w:val="008D6419"/>
    <w:rsid w:val="008D6B09"/>
    <w:rsid w:val="008D6D1A"/>
    <w:rsid w:val="008D72C2"/>
    <w:rsid w:val="008D7762"/>
    <w:rsid w:val="008E065E"/>
    <w:rsid w:val="008E0927"/>
    <w:rsid w:val="008E1909"/>
    <w:rsid w:val="008E1990"/>
    <w:rsid w:val="008E1A25"/>
    <w:rsid w:val="008E4D7C"/>
    <w:rsid w:val="008E4FBB"/>
    <w:rsid w:val="008E59AB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3CA8"/>
    <w:rsid w:val="008F477F"/>
    <w:rsid w:val="008F48D8"/>
    <w:rsid w:val="008F6029"/>
    <w:rsid w:val="008F662F"/>
    <w:rsid w:val="009000FD"/>
    <w:rsid w:val="00902327"/>
    <w:rsid w:val="00902350"/>
    <w:rsid w:val="00902F14"/>
    <w:rsid w:val="009032D3"/>
    <w:rsid w:val="0090336B"/>
    <w:rsid w:val="009053AA"/>
    <w:rsid w:val="009067C8"/>
    <w:rsid w:val="00906939"/>
    <w:rsid w:val="00910A74"/>
    <w:rsid w:val="00910B7D"/>
    <w:rsid w:val="00911DFB"/>
    <w:rsid w:val="00913063"/>
    <w:rsid w:val="0091311E"/>
    <w:rsid w:val="009139D9"/>
    <w:rsid w:val="00914AD8"/>
    <w:rsid w:val="00916079"/>
    <w:rsid w:val="00916097"/>
    <w:rsid w:val="00917CE9"/>
    <w:rsid w:val="00920BF2"/>
    <w:rsid w:val="00920DCC"/>
    <w:rsid w:val="009210EF"/>
    <w:rsid w:val="00921D86"/>
    <w:rsid w:val="00922010"/>
    <w:rsid w:val="00922B4F"/>
    <w:rsid w:val="00923EF6"/>
    <w:rsid w:val="00925116"/>
    <w:rsid w:val="00926D47"/>
    <w:rsid w:val="0092752A"/>
    <w:rsid w:val="00927943"/>
    <w:rsid w:val="00927E1C"/>
    <w:rsid w:val="009305EA"/>
    <w:rsid w:val="00930A47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1B10"/>
    <w:rsid w:val="00942569"/>
    <w:rsid w:val="00943742"/>
    <w:rsid w:val="00943C8D"/>
    <w:rsid w:val="00944A1A"/>
    <w:rsid w:val="0094575F"/>
    <w:rsid w:val="00945C05"/>
    <w:rsid w:val="00945EE0"/>
    <w:rsid w:val="00946945"/>
    <w:rsid w:val="00946F56"/>
    <w:rsid w:val="0094749C"/>
    <w:rsid w:val="00947713"/>
    <w:rsid w:val="00950DE7"/>
    <w:rsid w:val="00951746"/>
    <w:rsid w:val="00951E5C"/>
    <w:rsid w:val="0095258C"/>
    <w:rsid w:val="00952C3E"/>
    <w:rsid w:val="00952CC3"/>
    <w:rsid w:val="00953920"/>
    <w:rsid w:val="00953A06"/>
    <w:rsid w:val="00953D47"/>
    <w:rsid w:val="00954154"/>
    <w:rsid w:val="00954D11"/>
    <w:rsid w:val="009558DD"/>
    <w:rsid w:val="0095681E"/>
    <w:rsid w:val="00956C56"/>
    <w:rsid w:val="009572D4"/>
    <w:rsid w:val="00960239"/>
    <w:rsid w:val="00960608"/>
    <w:rsid w:val="00961921"/>
    <w:rsid w:val="009619C8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A59"/>
    <w:rsid w:val="00971F08"/>
    <w:rsid w:val="00973E9D"/>
    <w:rsid w:val="009748E0"/>
    <w:rsid w:val="009758DD"/>
    <w:rsid w:val="0097603D"/>
    <w:rsid w:val="00976949"/>
    <w:rsid w:val="00980477"/>
    <w:rsid w:val="009812FF"/>
    <w:rsid w:val="00981DED"/>
    <w:rsid w:val="00981F5D"/>
    <w:rsid w:val="00983466"/>
    <w:rsid w:val="00983A79"/>
    <w:rsid w:val="00985253"/>
    <w:rsid w:val="009853B3"/>
    <w:rsid w:val="00985F6D"/>
    <w:rsid w:val="00986059"/>
    <w:rsid w:val="00987C96"/>
    <w:rsid w:val="00990630"/>
    <w:rsid w:val="00990B76"/>
    <w:rsid w:val="00990CCD"/>
    <w:rsid w:val="00990DCB"/>
    <w:rsid w:val="00991761"/>
    <w:rsid w:val="00991887"/>
    <w:rsid w:val="009921D3"/>
    <w:rsid w:val="00992719"/>
    <w:rsid w:val="00993193"/>
    <w:rsid w:val="00994333"/>
    <w:rsid w:val="00994902"/>
    <w:rsid w:val="00994B72"/>
    <w:rsid w:val="00994DCA"/>
    <w:rsid w:val="00994FE9"/>
    <w:rsid w:val="009950C0"/>
    <w:rsid w:val="00995978"/>
    <w:rsid w:val="00996021"/>
    <w:rsid w:val="009960EC"/>
    <w:rsid w:val="009969A8"/>
    <w:rsid w:val="00996D17"/>
    <w:rsid w:val="009970DD"/>
    <w:rsid w:val="009A01C3"/>
    <w:rsid w:val="009A0E89"/>
    <w:rsid w:val="009A0FBA"/>
    <w:rsid w:val="009A11A5"/>
    <w:rsid w:val="009A1601"/>
    <w:rsid w:val="009A38B7"/>
    <w:rsid w:val="009A462D"/>
    <w:rsid w:val="009A5B25"/>
    <w:rsid w:val="009A5CBA"/>
    <w:rsid w:val="009A6ACE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59EE"/>
    <w:rsid w:val="009B6261"/>
    <w:rsid w:val="009B7E87"/>
    <w:rsid w:val="009B7F3D"/>
    <w:rsid w:val="009C0794"/>
    <w:rsid w:val="009C24C8"/>
    <w:rsid w:val="009C27EA"/>
    <w:rsid w:val="009C3625"/>
    <w:rsid w:val="009C403E"/>
    <w:rsid w:val="009C490E"/>
    <w:rsid w:val="009C4B0A"/>
    <w:rsid w:val="009C5300"/>
    <w:rsid w:val="009D03A8"/>
    <w:rsid w:val="009D09EC"/>
    <w:rsid w:val="009D194C"/>
    <w:rsid w:val="009D1FF2"/>
    <w:rsid w:val="009D2627"/>
    <w:rsid w:val="009D2C6E"/>
    <w:rsid w:val="009D31C6"/>
    <w:rsid w:val="009D442E"/>
    <w:rsid w:val="009D49B3"/>
    <w:rsid w:val="009D4C7C"/>
    <w:rsid w:val="009D4FF0"/>
    <w:rsid w:val="009D524D"/>
    <w:rsid w:val="009D703C"/>
    <w:rsid w:val="009D706C"/>
    <w:rsid w:val="009D718F"/>
    <w:rsid w:val="009E0490"/>
    <w:rsid w:val="009E064A"/>
    <w:rsid w:val="009E068F"/>
    <w:rsid w:val="009E14E0"/>
    <w:rsid w:val="009E172C"/>
    <w:rsid w:val="009E1867"/>
    <w:rsid w:val="009E1EF5"/>
    <w:rsid w:val="009E290E"/>
    <w:rsid w:val="009E35DB"/>
    <w:rsid w:val="009E3D8F"/>
    <w:rsid w:val="009E41A5"/>
    <w:rsid w:val="009E43E9"/>
    <w:rsid w:val="009E47A3"/>
    <w:rsid w:val="009E4CDD"/>
    <w:rsid w:val="009E6B71"/>
    <w:rsid w:val="009E74BA"/>
    <w:rsid w:val="009E75A7"/>
    <w:rsid w:val="009E7AEF"/>
    <w:rsid w:val="009E7D6F"/>
    <w:rsid w:val="009F06F7"/>
    <w:rsid w:val="009F08F3"/>
    <w:rsid w:val="009F18FF"/>
    <w:rsid w:val="009F1F7D"/>
    <w:rsid w:val="009F2BB4"/>
    <w:rsid w:val="009F344F"/>
    <w:rsid w:val="009F43A7"/>
    <w:rsid w:val="009F4D4A"/>
    <w:rsid w:val="009F52DA"/>
    <w:rsid w:val="009F581C"/>
    <w:rsid w:val="009F6264"/>
    <w:rsid w:val="009F68A6"/>
    <w:rsid w:val="009F73F2"/>
    <w:rsid w:val="009F7973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06E92"/>
    <w:rsid w:val="00A109A1"/>
    <w:rsid w:val="00A10F9E"/>
    <w:rsid w:val="00A1284B"/>
    <w:rsid w:val="00A13E54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5086"/>
    <w:rsid w:val="00A25E83"/>
    <w:rsid w:val="00A264A9"/>
    <w:rsid w:val="00A26AC8"/>
    <w:rsid w:val="00A27785"/>
    <w:rsid w:val="00A27D53"/>
    <w:rsid w:val="00A30187"/>
    <w:rsid w:val="00A30335"/>
    <w:rsid w:val="00A309A4"/>
    <w:rsid w:val="00A315AE"/>
    <w:rsid w:val="00A3246C"/>
    <w:rsid w:val="00A3265D"/>
    <w:rsid w:val="00A33A4A"/>
    <w:rsid w:val="00A33EA5"/>
    <w:rsid w:val="00A34120"/>
    <w:rsid w:val="00A34161"/>
    <w:rsid w:val="00A342C6"/>
    <w:rsid w:val="00A3448A"/>
    <w:rsid w:val="00A34FC5"/>
    <w:rsid w:val="00A35955"/>
    <w:rsid w:val="00A36297"/>
    <w:rsid w:val="00A362B7"/>
    <w:rsid w:val="00A3642A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D3B"/>
    <w:rsid w:val="00A431B1"/>
    <w:rsid w:val="00A43A56"/>
    <w:rsid w:val="00A440D0"/>
    <w:rsid w:val="00A457B4"/>
    <w:rsid w:val="00A45930"/>
    <w:rsid w:val="00A45B74"/>
    <w:rsid w:val="00A46150"/>
    <w:rsid w:val="00A4652C"/>
    <w:rsid w:val="00A47EA3"/>
    <w:rsid w:val="00A501F3"/>
    <w:rsid w:val="00A503CA"/>
    <w:rsid w:val="00A51A52"/>
    <w:rsid w:val="00A51EC9"/>
    <w:rsid w:val="00A52D50"/>
    <w:rsid w:val="00A52E1D"/>
    <w:rsid w:val="00A5400B"/>
    <w:rsid w:val="00A54D48"/>
    <w:rsid w:val="00A55067"/>
    <w:rsid w:val="00A562F8"/>
    <w:rsid w:val="00A563A0"/>
    <w:rsid w:val="00A568DF"/>
    <w:rsid w:val="00A56CCB"/>
    <w:rsid w:val="00A57F52"/>
    <w:rsid w:val="00A61499"/>
    <w:rsid w:val="00A62867"/>
    <w:rsid w:val="00A62A77"/>
    <w:rsid w:val="00A62F92"/>
    <w:rsid w:val="00A63483"/>
    <w:rsid w:val="00A63B68"/>
    <w:rsid w:val="00A64739"/>
    <w:rsid w:val="00A657D7"/>
    <w:rsid w:val="00A660AC"/>
    <w:rsid w:val="00A663AA"/>
    <w:rsid w:val="00A67664"/>
    <w:rsid w:val="00A67E6C"/>
    <w:rsid w:val="00A71B99"/>
    <w:rsid w:val="00A721B8"/>
    <w:rsid w:val="00A72B4D"/>
    <w:rsid w:val="00A732B1"/>
    <w:rsid w:val="00A732BF"/>
    <w:rsid w:val="00A739D0"/>
    <w:rsid w:val="00A73F32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1D20"/>
    <w:rsid w:val="00A838B0"/>
    <w:rsid w:val="00A84105"/>
    <w:rsid w:val="00A84D6B"/>
    <w:rsid w:val="00A850B1"/>
    <w:rsid w:val="00A8555A"/>
    <w:rsid w:val="00A855F8"/>
    <w:rsid w:val="00A858CB"/>
    <w:rsid w:val="00A85B01"/>
    <w:rsid w:val="00A85F9C"/>
    <w:rsid w:val="00A86C01"/>
    <w:rsid w:val="00A876B6"/>
    <w:rsid w:val="00A913CF"/>
    <w:rsid w:val="00A9209E"/>
    <w:rsid w:val="00A921F8"/>
    <w:rsid w:val="00A92879"/>
    <w:rsid w:val="00A92BEC"/>
    <w:rsid w:val="00A93EA4"/>
    <w:rsid w:val="00A9442A"/>
    <w:rsid w:val="00A959AA"/>
    <w:rsid w:val="00A95B3B"/>
    <w:rsid w:val="00A967F1"/>
    <w:rsid w:val="00A97886"/>
    <w:rsid w:val="00A97961"/>
    <w:rsid w:val="00A97C69"/>
    <w:rsid w:val="00A97D79"/>
    <w:rsid w:val="00A97DD5"/>
    <w:rsid w:val="00AA016F"/>
    <w:rsid w:val="00AA0362"/>
    <w:rsid w:val="00AA0CA6"/>
    <w:rsid w:val="00AA1984"/>
    <w:rsid w:val="00AA1ED6"/>
    <w:rsid w:val="00AA35B9"/>
    <w:rsid w:val="00AA3B59"/>
    <w:rsid w:val="00AA3DE4"/>
    <w:rsid w:val="00AA4CD5"/>
    <w:rsid w:val="00AA51D6"/>
    <w:rsid w:val="00AA584F"/>
    <w:rsid w:val="00AA741C"/>
    <w:rsid w:val="00AB09A3"/>
    <w:rsid w:val="00AB0B21"/>
    <w:rsid w:val="00AB0BC8"/>
    <w:rsid w:val="00AB11CA"/>
    <w:rsid w:val="00AB14D9"/>
    <w:rsid w:val="00AB1616"/>
    <w:rsid w:val="00AB19AE"/>
    <w:rsid w:val="00AB1B07"/>
    <w:rsid w:val="00AB1FE5"/>
    <w:rsid w:val="00AB2057"/>
    <w:rsid w:val="00AB2ECF"/>
    <w:rsid w:val="00AB349D"/>
    <w:rsid w:val="00AB38FB"/>
    <w:rsid w:val="00AB4AB8"/>
    <w:rsid w:val="00AB4E59"/>
    <w:rsid w:val="00AB5769"/>
    <w:rsid w:val="00AB655E"/>
    <w:rsid w:val="00AB680E"/>
    <w:rsid w:val="00AB6AD7"/>
    <w:rsid w:val="00AB6AF7"/>
    <w:rsid w:val="00AB6B76"/>
    <w:rsid w:val="00AB746C"/>
    <w:rsid w:val="00AB7FA5"/>
    <w:rsid w:val="00AC007F"/>
    <w:rsid w:val="00AC03E4"/>
    <w:rsid w:val="00AC0FA5"/>
    <w:rsid w:val="00AC29DA"/>
    <w:rsid w:val="00AC2ECD"/>
    <w:rsid w:val="00AC3119"/>
    <w:rsid w:val="00AC498D"/>
    <w:rsid w:val="00AC49FB"/>
    <w:rsid w:val="00AC4D27"/>
    <w:rsid w:val="00AC5301"/>
    <w:rsid w:val="00AC5A10"/>
    <w:rsid w:val="00AC5AC6"/>
    <w:rsid w:val="00AC6441"/>
    <w:rsid w:val="00AC653E"/>
    <w:rsid w:val="00AC6FFD"/>
    <w:rsid w:val="00AC72AA"/>
    <w:rsid w:val="00AC7FF9"/>
    <w:rsid w:val="00AD0642"/>
    <w:rsid w:val="00AD0AA3"/>
    <w:rsid w:val="00AD1BB2"/>
    <w:rsid w:val="00AD288D"/>
    <w:rsid w:val="00AD3F94"/>
    <w:rsid w:val="00AD4A5A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E76AC"/>
    <w:rsid w:val="00AF0506"/>
    <w:rsid w:val="00AF0508"/>
    <w:rsid w:val="00AF17A5"/>
    <w:rsid w:val="00AF1C5D"/>
    <w:rsid w:val="00AF221E"/>
    <w:rsid w:val="00AF2B22"/>
    <w:rsid w:val="00AF3C0D"/>
    <w:rsid w:val="00AF42D7"/>
    <w:rsid w:val="00AF457F"/>
    <w:rsid w:val="00AF5157"/>
    <w:rsid w:val="00AF78ED"/>
    <w:rsid w:val="00AF7B02"/>
    <w:rsid w:val="00B006FE"/>
    <w:rsid w:val="00B00732"/>
    <w:rsid w:val="00B007CB"/>
    <w:rsid w:val="00B02AA9"/>
    <w:rsid w:val="00B02FA3"/>
    <w:rsid w:val="00B02FF3"/>
    <w:rsid w:val="00B03E30"/>
    <w:rsid w:val="00B041F7"/>
    <w:rsid w:val="00B05084"/>
    <w:rsid w:val="00B05E98"/>
    <w:rsid w:val="00B07DD7"/>
    <w:rsid w:val="00B101E0"/>
    <w:rsid w:val="00B12873"/>
    <w:rsid w:val="00B130C7"/>
    <w:rsid w:val="00B132D1"/>
    <w:rsid w:val="00B133D4"/>
    <w:rsid w:val="00B1397B"/>
    <w:rsid w:val="00B14152"/>
    <w:rsid w:val="00B1435A"/>
    <w:rsid w:val="00B154CD"/>
    <w:rsid w:val="00B157F9"/>
    <w:rsid w:val="00B16463"/>
    <w:rsid w:val="00B1653D"/>
    <w:rsid w:val="00B1704E"/>
    <w:rsid w:val="00B179AB"/>
    <w:rsid w:val="00B20256"/>
    <w:rsid w:val="00B20969"/>
    <w:rsid w:val="00B20D09"/>
    <w:rsid w:val="00B21270"/>
    <w:rsid w:val="00B2195A"/>
    <w:rsid w:val="00B21C6E"/>
    <w:rsid w:val="00B2210E"/>
    <w:rsid w:val="00B227E6"/>
    <w:rsid w:val="00B22D1B"/>
    <w:rsid w:val="00B248B0"/>
    <w:rsid w:val="00B26318"/>
    <w:rsid w:val="00B2763F"/>
    <w:rsid w:val="00B279A5"/>
    <w:rsid w:val="00B27AAC"/>
    <w:rsid w:val="00B27BF7"/>
    <w:rsid w:val="00B30065"/>
    <w:rsid w:val="00B30929"/>
    <w:rsid w:val="00B33012"/>
    <w:rsid w:val="00B3411D"/>
    <w:rsid w:val="00B342DC"/>
    <w:rsid w:val="00B35CAF"/>
    <w:rsid w:val="00B35F5E"/>
    <w:rsid w:val="00B36C4B"/>
    <w:rsid w:val="00B372AA"/>
    <w:rsid w:val="00B37BBF"/>
    <w:rsid w:val="00B4038A"/>
    <w:rsid w:val="00B40445"/>
    <w:rsid w:val="00B41888"/>
    <w:rsid w:val="00B41BC6"/>
    <w:rsid w:val="00B41F20"/>
    <w:rsid w:val="00B43E66"/>
    <w:rsid w:val="00B445BC"/>
    <w:rsid w:val="00B446EA"/>
    <w:rsid w:val="00B44EA9"/>
    <w:rsid w:val="00B45A52"/>
    <w:rsid w:val="00B46175"/>
    <w:rsid w:val="00B52E5B"/>
    <w:rsid w:val="00B5336F"/>
    <w:rsid w:val="00B536D4"/>
    <w:rsid w:val="00B54340"/>
    <w:rsid w:val="00B6036B"/>
    <w:rsid w:val="00B61138"/>
    <w:rsid w:val="00B61834"/>
    <w:rsid w:val="00B6253B"/>
    <w:rsid w:val="00B62DDF"/>
    <w:rsid w:val="00B6329B"/>
    <w:rsid w:val="00B63A04"/>
    <w:rsid w:val="00B63F52"/>
    <w:rsid w:val="00B6408C"/>
    <w:rsid w:val="00B64CBD"/>
    <w:rsid w:val="00B65587"/>
    <w:rsid w:val="00B65F02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044"/>
    <w:rsid w:val="00B739F6"/>
    <w:rsid w:val="00B74E6D"/>
    <w:rsid w:val="00B77769"/>
    <w:rsid w:val="00B804B0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1C0C"/>
    <w:rsid w:val="00B92FD2"/>
    <w:rsid w:val="00B93B59"/>
    <w:rsid w:val="00B9406A"/>
    <w:rsid w:val="00B9436F"/>
    <w:rsid w:val="00B94C5A"/>
    <w:rsid w:val="00B9578F"/>
    <w:rsid w:val="00B95B8A"/>
    <w:rsid w:val="00B97825"/>
    <w:rsid w:val="00B97D24"/>
    <w:rsid w:val="00BA1E31"/>
    <w:rsid w:val="00BA2280"/>
    <w:rsid w:val="00BA2437"/>
    <w:rsid w:val="00BA2A08"/>
    <w:rsid w:val="00BA2A57"/>
    <w:rsid w:val="00BA3073"/>
    <w:rsid w:val="00BA371C"/>
    <w:rsid w:val="00BA486E"/>
    <w:rsid w:val="00BA56D2"/>
    <w:rsid w:val="00BA5B3F"/>
    <w:rsid w:val="00BA633A"/>
    <w:rsid w:val="00BA76E0"/>
    <w:rsid w:val="00BA7F84"/>
    <w:rsid w:val="00BB0BD0"/>
    <w:rsid w:val="00BB0DE1"/>
    <w:rsid w:val="00BB14DC"/>
    <w:rsid w:val="00BB2992"/>
    <w:rsid w:val="00BB29F5"/>
    <w:rsid w:val="00BB2A25"/>
    <w:rsid w:val="00BB3F1D"/>
    <w:rsid w:val="00BB410E"/>
    <w:rsid w:val="00BB4398"/>
    <w:rsid w:val="00BB51E9"/>
    <w:rsid w:val="00BB5956"/>
    <w:rsid w:val="00BB696B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3E06"/>
    <w:rsid w:val="00BC43C2"/>
    <w:rsid w:val="00BC4D2E"/>
    <w:rsid w:val="00BC4E9D"/>
    <w:rsid w:val="00BC550C"/>
    <w:rsid w:val="00BC6381"/>
    <w:rsid w:val="00BC7235"/>
    <w:rsid w:val="00BC72AC"/>
    <w:rsid w:val="00BC76FE"/>
    <w:rsid w:val="00BC776B"/>
    <w:rsid w:val="00BD0AAA"/>
    <w:rsid w:val="00BD22C6"/>
    <w:rsid w:val="00BD2890"/>
    <w:rsid w:val="00BD2FCE"/>
    <w:rsid w:val="00BD3849"/>
    <w:rsid w:val="00BD4278"/>
    <w:rsid w:val="00BD4792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0B2C"/>
    <w:rsid w:val="00BE1234"/>
    <w:rsid w:val="00BE12E2"/>
    <w:rsid w:val="00BE2FA6"/>
    <w:rsid w:val="00BE333F"/>
    <w:rsid w:val="00BE34FC"/>
    <w:rsid w:val="00BE5468"/>
    <w:rsid w:val="00BE7406"/>
    <w:rsid w:val="00BE7603"/>
    <w:rsid w:val="00BE7E93"/>
    <w:rsid w:val="00BF02B4"/>
    <w:rsid w:val="00BF047B"/>
    <w:rsid w:val="00BF12EE"/>
    <w:rsid w:val="00BF1596"/>
    <w:rsid w:val="00BF203E"/>
    <w:rsid w:val="00BF270C"/>
    <w:rsid w:val="00BF3279"/>
    <w:rsid w:val="00BF3921"/>
    <w:rsid w:val="00BF3B4D"/>
    <w:rsid w:val="00BF3C7F"/>
    <w:rsid w:val="00BF4C11"/>
    <w:rsid w:val="00BF5054"/>
    <w:rsid w:val="00BF5A90"/>
    <w:rsid w:val="00BF69ED"/>
    <w:rsid w:val="00BF74C7"/>
    <w:rsid w:val="00C006E0"/>
    <w:rsid w:val="00C009E4"/>
    <w:rsid w:val="00C015F1"/>
    <w:rsid w:val="00C01F33"/>
    <w:rsid w:val="00C02032"/>
    <w:rsid w:val="00C02CC6"/>
    <w:rsid w:val="00C040F7"/>
    <w:rsid w:val="00C044AB"/>
    <w:rsid w:val="00C044DB"/>
    <w:rsid w:val="00C05706"/>
    <w:rsid w:val="00C05D6D"/>
    <w:rsid w:val="00C05DC1"/>
    <w:rsid w:val="00C05F8E"/>
    <w:rsid w:val="00C06BAC"/>
    <w:rsid w:val="00C06E0E"/>
    <w:rsid w:val="00C07377"/>
    <w:rsid w:val="00C07383"/>
    <w:rsid w:val="00C10478"/>
    <w:rsid w:val="00C104F8"/>
    <w:rsid w:val="00C11257"/>
    <w:rsid w:val="00C11E83"/>
    <w:rsid w:val="00C12107"/>
    <w:rsid w:val="00C124D8"/>
    <w:rsid w:val="00C1250E"/>
    <w:rsid w:val="00C12E64"/>
    <w:rsid w:val="00C14BE0"/>
    <w:rsid w:val="00C14D4B"/>
    <w:rsid w:val="00C15176"/>
    <w:rsid w:val="00C154BB"/>
    <w:rsid w:val="00C155B9"/>
    <w:rsid w:val="00C157FB"/>
    <w:rsid w:val="00C15ABD"/>
    <w:rsid w:val="00C16695"/>
    <w:rsid w:val="00C16C69"/>
    <w:rsid w:val="00C20A8A"/>
    <w:rsid w:val="00C213B3"/>
    <w:rsid w:val="00C21534"/>
    <w:rsid w:val="00C224E3"/>
    <w:rsid w:val="00C225D7"/>
    <w:rsid w:val="00C22A90"/>
    <w:rsid w:val="00C22ED2"/>
    <w:rsid w:val="00C23725"/>
    <w:rsid w:val="00C24115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3F51"/>
    <w:rsid w:val="00C34F5C"/>
    <w:rsid w:val="00C3719D"/>
    <w:rsid w:val="00C37E54"/>
    <w:rsid w:val="00C40AD2"/>
    <w:rsid w:val="00C40F43"/>
    <w:rsid w:val="00C41779"/>
    <w:rsid w:val="00C41C42"/>
    <w:rsid w:val="00C423C3"/>
    <w:rsid w:val="00C431FC"/>
    <w:rsid w:val="00C45066"/>
    <w:rsid w:val="00C47623"/>
    <w:rsid w:val="00C4795B"/>
    <w:rsid w:val="00C50227"/>
    <w:rsid w:val="00C5119D"/>
    <w:rsid w:val="00C516E0"/>
    <w:rsid w:val="00C53FBF"/>
    <w:rsid w:val="00C54294"/>
    <w:rsid w:val="00C54995"/>
    <w:rsid w:val="00C54D41"/>
    <w:rsid w:val="00C554CF"/>
    <w:rsid w:val="00C55D4E"/>
    <w:rsid w:val="00C578C8"/>
    <w:rsid w:val="00C57E38"/>
    <w:rsid w:val="00C60783"/>
    <w:rsid w:val="00C6098D"/>
    <w:rsid w:val="00C61714"/>
    <w:rsid w:val="00C62E0F"/>
    <w:rsid w:val="00C64672"/>
    <w:rsid w:val="00C65171"/>
    <w:rsid w:val="00C652E0"/>
    <w:rsid w:val="00C65336"/>
    <w:rsid w:val="00C657A8"/>
    <w:rsid w:val="00C65A02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56B"/>
    <w:rsid w:val="00C71715"/>
    <w:rsid w:val="00C721A6"/>
    <w:rsid w:val="00C72714"/>
    <w:rsid w:val="00C72735"/>
    <w:rsid w:val="00C72EF4"/>
    <w:rsid w:val="00C734C8"/>
    <w:rsid w:val="00C7406D"/>
    <w:rsid w:val="00C746BA"/>
    <w:rsid w:val="00C75D2F"/>
    <w:rsid w:val="00C75EC3"/>
    <w:rsid w:val="00C767BE"/>
    <w:rsid w:val="00C76E3C"/>
    <w:rsid w:val="00C81554"/>
    <w:rsid w:val="00C81568"/>
    <w:rsid w:val="00C8174F"/>
    <w:rsid w:val="00C81968"/>
    <w:rsid w:val="00C81EAC"/>
    <w:rsid w:val="00C8359D"/>
    <w:rsid w:val="00C83D1C"/>
    <w:rsid w:val="00C83DA8"/>
    <w:rsid w:val="00C83F26"/>
    <w:rsid w:val="00C84654"/>
    <w:rsid w:val="00C860AA"/>
    <w:rsid w:val="00C8682D"/>
    <w:rsid w:val="00C9027A"/>
    <w:rsid w:val="00C9028C"/>
    <w:rsid w:val="00C90417"/>
    <w:rsid w:val="00C9068E"/>
    <w:rsid w:val="00C90E42"/>
    <w:rsid w:val="00C918CB"/>
    <w:rsid w:val="00C91B51"/>
    <w:rsid w:val="00C928FD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945"/>
    <w:rsid w:val="00CA1ED8"/>
    <w:rsid w:val="00CA22E1"/>
    <w:rsid w:val="00CA293D"/>
    <w:rsid w:val="00CA2A99"/>
    <w:rsid w:val="00CA2A9A"/>
    <w:rsid w:val="00CA33F2"/>
    <w:rsid w:val="00CA395E"/>
    <w:rsid w:val="00CA4071"/>
    <w:rsid w:val="00CA4BBD"/>
    <w:rsid w:val="00CA5609"/>
    <w:rsid w:val="00CA5A73"/>
    <w:rsid w:val="00CB00AD"/>
    <w:rsid w:val="00CB1A02"/>
    <w:rsid w:val="00CB1F63"/>
    <w:rsid w:val="00CB3ACC"/>
    <w:rsid w:val="00CB3F22"/>
    <w:rsid w:val="00CB44EB"/>
    <w:rsid w:val="00CB4738"/>
    <w:rsid w:val="00CB5EBC"/>
    <w:rsid w:val="00CB64E5"/>
    <w:rsid w:val="00CB64E9"/>
    <w:rsid w:val="00CB7170"/>
    <w:rsid w:val="00CB799E"/>
    <w:rsid w:val="00CB7F47"/>
    <w:rsid w:val="00CC040E"/>
    <w:rsid w:val="00CC1028"/>
    <w:rsid w:val="00CC111F"/>
    <w:rsid w:val="00CC18A6"/>
    <w:rsid w:val="00CC192B"/>
    <w:rsid w:val="00CC2011"/>
    <w:rsid w:val="00CC21A5"/>
    <w:rsid w:val="00CC3EA0"/>
    <w:rsid w:val="00CC628A"/>
    <w:rsid w:val="00CC6D92"/>
    <w:rsid w:val="00CC7B45"/>
    <w:rsid w:val="00CC7F71"/>
    <w:rsid w:val="00CD0A37"/>
    <w:rsid w:val="00CD1188"/>
    <w:rsid w:val="00CD2ED1"/>
    <w:rsid w:val="00CD337B"/>
    <w:rsid w:val="00CD3B20"/>
    <w:rsid w:val="00CD4628"/>
    <w:rsid w:val="00CD5FB8"/>
    <w:rsid w:val="00CD601A"/>
    <w:rsid w:val="00CD67BA"/>
    <w:rsid w:val="00CD6F1E"/>
    <w:rsid w:val="00CE02DA"/>
    <w:rsid w:val="00CE0424"/>
    <w:rsid w:val="00CE2030"/>
    <w:rsid w:val="00CE2C2F"/>
    <w:rsid w:val="00CE2DE8"/>
    <w:rsid w:val="00CE4AD2"/>
    <w:rsid w:val="00CE4EBA"/>
    <w:rsid w:val="00CE50EE"/>
    <w:rsid w:val="00CE5650"/>
    <w:rsid w:val="00CE66B4"/>
    <w:rsid w:val="00CE6B10"/>
    <w:rsid w:val="00CE6EF1"/>
    <w:rsid w:val="00CE7561"/>
    <w:rsid w:val="00CF1354"/>
    <w:rsid w:val="00CF1ABC"/>
    <w:rsid w:val="00CF3B1F"/>
    <w:rsid w:val="00CF3BF6"/>
    <w:rsid w:val="00CF3E4A"/>
    <w:rsid w:val="00CF460E"/>
    <w:rsid w:val="00CF4C4F"/>
    <w:rsid w:val="00CF565C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36C6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2D6"/>
    <w:rsid w:val="00D14351"/>
    <w:rsid w:val="00D14759"/>
    <w:rsid w:val="00D152F7"/>
    <w:rsid w:val="00D15919"/>
    <w:rsid w:val="00D15998"/>
    <w:rsid w:val="00D164F9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5BCD"/>
    <w:rsid w:val="00D261A8"/>
    <w:rsid w:val="00D264CB"/>
    <w:rsid w:val="00D272FE"/>
    <w:rsid w:val="00D27FA8"/>
    <w:rsid w:val="00D3041F"/>
    <w:rsid w:val="00D30F7A"/>
    <w:rsid w:val="00D312DB"/>
    <w:rsid w:val="00D31A61"/>
    <w:rsid w:val="00D31AB5"/>
    <w:rsid w:val="00D3297E"/>
    <w:rsid w:val="00D32CF9"/>
    <w:rsid w:val="00D32D64"/>
    <w:rsid w:val="00D33546"/>
    <w:rsid w:val="00D34123"/>
    <w:rsid w:val="00D3412C"/>
    <w:rsid w:val="00D34253"/>
    <w:rsid w:val="00D349E6"/>
    <w:rsid w:val="00D34B14"/>
    <w:rsid w:val="00D34DFB"/>
    <w:rsid w:val="00D35637"/>
    <w:rsid w:val="00D35C75"/>
    <w:rsid w:val="00D36755"/>
    <w:rsid w:val="00D36B06"/>
    <w:rsid w:val="00D36E71"/>
    <w:rsid w:val="00D3795E"/>
    <w:rsid w:val="00D37D87"/>
    <w:rsid w:val="00D40B33"/>
    <w:rsid w:val="00D40F3B"/>
    <w:rsid w:val="00D41490"/>
    <w:rsid w:val="00D41E69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4CFA"/>
    <w:rsid w:val="00D5513F"/>
    <w:rsid w:val="00D5534A"/>
    <w:rsid w:val="00D55AD5"/>
    <w:rsid w:val="00D5675C"/>
    <w:rsid w:val="00D568B4"/>
    <w:rsid w:val="00D576CA"/>
    <w:rsid w:val="00D60016"/>
    <w:rsid w:val="00D6067A"/>
    <w:rsid w:val="00D61538"/>
    <w:rsid w:val="00D61AF5"/>
    <w:rsid w:val="00D62AD9"/>
    <w:rsid w:val="00D63714"/>
    <w:rsid w:val="00D640DA"/>
    <w:rsid w:val="00D652B5"/>
    <w:rsid w:val="00D65796"/>
    <w:rsid w:val="00D65CF6"/>
    <w:rsid w:val="00D65F70"/>
    <w:rsid w:val="00D66155"/>
    <w:rsid w:val="00D669C6"/>
    <w:rsid w:val="00D70716"/>
    <w:rsid w:val="00D708B0"/>
    <w:rsid w:val="00D70D3B"/>
    <w:rsid w:val="00D71B04"/>
    <w:rsid w:val="00D71DF2"/>
    <w:rsid w:val="00D72808"/>
    <w:rsid w:val="00D729A3"/>
    <w:rsid w:val="00D7479E"/>
    <w:rsid w:val="00D75B91"/>
    <w:rsid w:val="00D75C74"/>
    <w:rsid w:val="00D75E89"/>
    <w:rsid w:val="00D76524"/>
    <w:rsid w:val="00D76679"/>
    <w:rsid w:val="00D77407"/>
    <w:rsid w:val="00D77606"/>
    <w:rsid w:val="00D77B1D"/>
    <w:rsid w:val="00D77B31"/>
    <w:rsid w:val="00D8021F"/>
    <w:rsid w:val="00D80383"/>
    <w:rsid w:val="00D81F41"/>
    <w:rsid w:val="00D821CE"/>
    <w:rsid w:val="00D823C6"/>
    <w:rsid w:val="00D82E87"/>
    <w:rsid w:val="00D83550"/>
    <w:rsid w:val="00D83AB7"/>
    <w:rsid w:val="00D83F8E"/>
    <w:rsid w:val="00D83F9F"/>
    <w:rsid w:val="00D854BE"/>
    <w:rsid w:val="00D859B6"/>
    <w:rsid w:val="00D85BD2"/>
    <w:rsid w:val="00D86CA3"/>
    <w:rsid w:val="00D871CE"/>
    <w:rsid w:val="00D876C6"/>
    <w:rsid w:val="00D87C13"/>
    <w:rsid w:val="00D90275"/>
    <w:rsid w:val="00D9196D"/>
    <w:rsid w:val="00D91F2B"/>
    <w:rsid w:val="00D92982"/>
    <w:rsid w:val="00D93A32"/>
    <w:rsid w:val="00D93B70"/>
    <w:rsid w:val="00D9453C"/>
    <w:rsid w:val="00D95CEE"/>
    <w:rsid w:val="00D96FCE"/>
    <w:rsid w:val="00D97B7D"/>
    <w:rsid w:val="00DA0D90"/>
    <w:rsid w:val="00DA11A8"/>
    <w:rsid w:val="00DA18D1"/>
    <w:rsid w:val="00DA1B30"/>
    <w:rsid w:val="00DA2FA3"/>
    <w:rsid w:val="00DA305E"/>
    <w:rsid w:val="00DA3697"/>
    <w:rsid w:val="00DA3720"/>
    <w:rsid w:val="00DA3F78"/>
    <w:rsid w:val="00DA5417"/>
    <w:rsid w:val="00DA56E8"/>
    <w:rsid w:val="00DA5851"/>
    <w:rsid w:val="00DA75F8"/>
    <w:rsid w:val="00DA7D5F"/>
    <w:rsid w:val="00DB0A9F"/>
    <w:rsid w:val="00DB0F06"/>
    <w:rsid w:val="00DB1346"/>
    <w:rsid w:val="00DB147C"/>
    <w:rsid w:val="00DB1CCD"/>
    <w:rsid w:val="00DB1F42"/>
    <w:rsid w:val="00DB2E80"/>
    <w:rsid w:val="00DB3185"/>
    <w:rsid w:val="00DB377D"/>
    <w:rsid w:val="00DB3F3F"/>
    <w:rsid w:val="00DB41E3"/>
    <w:rsid w:val="00DB4F87"/>
    <w:rsid w:val="00DB74C2"/>
    <w:rsid w:val="00DB7BDB"/>
    <w:rsid w:val="00DC0F09"/>
    <w:rsid w:val="00DC11AD"/>
    <w:rsid w:val="00DC15B8"/>
    <w:rsid w:val="00DC213E"/>
    <w:rsid w:val="00DC2D36"/>
    <w:rsid w:val="00DC4604"/>
    <w:rsid w:val="00DC47CE"/>
    <w:rsid w:val="00DC53EF"/>
    <w:rsid w:val="00DC6627"/>
    <w:rsid w:val="00DD0342"/>
    <w:rsid w:val="00DD0610"/>
    <w:rsid w:val="00DD162F"/>
    <w:rsid w:val="00DD184D"/>
    <w:rsid w:val="00DD1987"/>
    <w:rsid w:val="00DD272F"/>
    <w:rsid w:val="00DD2D64"/>
    <w:rsid w:val="00DD4673"/>
    <w:rsid w:val="00DD4F80"/>
    <w:rsid w:val="00DD5895"/>
    <w:rsid w:val="00DD61F3"/>
    <w:rsid w:val="00DD6451"/>
    <w:rsid w:val="00DE0A79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3E99"/>
    <w:rsid w:val="00DF68DD"/>
    <w:rsid w:val="00DF6C09"/>
    <w:rsid w:val="00DF6E4E"/>
    <w:rsid w:val="00DF70D1"/>
    <w:rsid w:val="00DF7192"/>
    <w:rsid w:val="00DF7844"/>
    <w:rsid w:val="00DF7983"/>
    <w:rsid w:val="00E01CDB"/>
    <w:rsid w:val="00E02DD1"/>
    <w:rsid w:val="00E03780"/>
    <w:rsid w:val="00E0393B"/>
    <w:rsid w:val="00E0440F"/>
    <w:rsid w:val="00E045B2"/>
    <w:rsid w:val="00E04B6A"/>
    <w:rsid w:val="00E05081"/>
    <w:rsid w:val="00E05268"/>
    <w:rsid w:val="00E064D3"/>
    <w:rsid w:val="00E06CA4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4655"/>
    <w:rsid w:val="00E15590"/>
    <w:rsid w:val="00E15715"/>
    <w:rsid w:val="00E16C1B"/>
    <w:rsid w:val="00E17312"/>
    <w:rsid w:val="00E178DD"/>
    <w:rsid w:val="00E17FA2"/>
    <w:rsid w:val="00E20BFB"/>
    <w:rsid w:val="00E21504"/>
    <w:rsid w:val="00E21843"/>
    <w:rsid w:val="00E21AC1"/>
    <w:rsid w:val="00E21F11"/>
    <w:rsid w:val="00E22330"/>
    <w:rsid w:val="00E22364"/>
    <w:rsid w:val="00E238E2"/>
    <w:rsid w:val="00E25748"/>
    <w:rsid w:val="00E25D51"/>
    <w:rsid w:val="00E260C4"/>
    <w:rsid w:val="00E2629B"/>
    <w:rsid w:val="00E30B5A"/>
    <w:rsid w:val="00E3123D"/>
    <w:rsid w:val="00E31461"/>
    <w:rsid w:val="00E31770"/>
    <w:rsid w:val="00E31CBF"/>
    <w:rsid w:val="00E31D43"/>
    <w:rsid w:val="00E31EE3"/>
    <w:rsid w:val="00E32608"/>
    <w:rsid w:val="00E32C33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40290"/>
    <w:rsid w:val="00E41887"/>
    <w:rsid w:val="00E421E9"/>
    <w:rsid w:val="00E42DD7"/>
    <w:rsid w:val="00E430B8"/>
    <w:rsid w:val="00E43414"/>
    <w:rsid w:val="00E434B5"/>
    <w:rsid w:val="00E440C3"/>
    <w:rsid w:val="00E440E6"/>
    <w:rsid w:val="00E446F1"/>
    <w:rsid w:val="00E45931"/>
    <w:rsid w:val="00E46886"/>
    <w:rsid w:val="00E469E4"/>
    <w:rsid w:val="00E47AEF"/>
    <w:rsid w:val="00E500D0"/>
    <w:rsid w:val="00E50EAA"/>
    <w:rsid w:val="00E51DEE"/>
    <w:rsid w:val="00E52125"/>
    <w:rsid w:val="00E525F8"/>
    <w:rsid w:val="00E5378C"/>
    <w:rsid w:val="00E53B75"/>
    <w:rsid w:val="00E54E3B"/>
    <w:rsid w:val="00E55681"/>
    <w:rsid w:val="00E57532"/>
    <w:rsid w:val="00E57565"/>
    <w:rsid w:val="00E577A3"/>
    <w:rsid w:val="00E57BCB"/>
    <w:rsid w:val="00E61D41"/>
    <w:rsid w:val="00E63838"/>
    <w:rsid w:val="00E64434"/>
    <w:rsid w:val="00E6548B"/>
    <w:rsid w:val="00E6645E"/>
    <w:rsid w:val="00E67C51"/>
    <w:rsid w:val="00E70446"/>
    <w:rsid w:val="00E70887"/>
    <w:rsid w:val="00E71DAD"/>
    <w:rsid w:val="00E7233A"/>
    <w:rsid w:val="00E72E03"/>
    <w:rsid w:val="00E72EFC"/>
    <w:rsid w:val="00E7418E"/>
    <w:rsid w:val="00E7476F"/>
    <w:rsid w:val="00E74A8B"/>
    <w:rsid w:val="00E74EF5"/>
    <w:rsid w:val="00E758EC"/>
    <w:rsid w:val="00E761E0"/>
    <w:rsid w:val="00E76517"/>
    <w:rsid w:val="00E768EA"/>
    <w:rsid w:val="00E76AA8"/>
    <w:rsid w:val="00E76B2B"/>
    <w:rsid w:val="00E7721C"/>
    <w:rsid w:val="00E774DD"/>
    <w:rsid w:val="00E7755F"/>
    <w:rsid w:val="00E80BFF"/>
    <w:rsid w:val="00E8234C"/>
    <w:rsid w:val="00E823A0"/>
    <w:rsid w:val="00E82DEF"/>
    <w:rsid w:val="00E83AA9"/>
    <w:rsid w:val="00E83B3C"/>
    <w:rsid w:val="00E83F88"/>
    <w:rsid w:val="00E84A37"/>
    <w:rsid w:val="00E853D0"/>
    <w:rsid w:val="00E85928"/>
    <w:rsid w:val="00E85DB0"/>
    <w:rsid w:val="00E862F3"/>
    <w:rsid w:val="00E869A1"/>
    <w:rsid w:val="00E870E5"/>
    <w:rsid w:val="00E875F8"/>
    <w:rsid w:val="00E87822"/>
    <w:rsid w:val="00E90395"/>
    <w:rsid w:val="00E90E49"/>
    <w:rsid w:val="00E91452"/>
    <w:rsid w:val="00E917F9"/>
    <w:rsid w:val="00E91EF0"/>
    <w:rsid w:val="00E9291C"/>
    <w:rsid w:val="00E93FFE"/>
    <w:rsid w:val="00E94341"/>
    <w:rsid w:val="00E9455F"/>
    <w:rsid w:val="00E94575"/>
    <w:rsid w:val="00E94F8A"/>
    <w:rsid w:val="00E954DB"/>
    <w:rsid w:val="00E959CF"/>
    <w:rsid w:val="00E95F1C"/>
    <w:rsid w:val="00E96A1C"/>
    <w:rsid w:val="00E96B49"/>
    <w:rsid w:val="00E96F75"/>
    <w:rsid w:val="00E97612"/>
    <w:rsid w:val="00E97AFB"/>
    <w:rsid w:val="00EA005D"/>
    <w:rsid w:val="00EA243A"/>
    <w:rsid w:val="00EA2574"/>
    <w:rsid w:val="00EA2885"/>
    <w:rsid w:val="00EA2EE5"/>
    <w:rsid w:val="00EA2F5B"/>
    <w:rsid w:val="00EA49DF"/>
    <w:rsid w:val="00EA5FF7"/>
    <w:rsid w:val="00EA632D"/>
    <w:rsid w:val="00EA6D55"/>
    <w:rsid w:val="00EA6ED4"/>
    <w:rsid w:val="00EA743A"/>
    <w:rsid w:val="00EA7935"/>
    <w:rsid w:val="00EA7A41"/>
    <w:rsid w:val="00EB077B"/>
    <w:rsid w:val="00EB1D21"/>
    <w:rsid w:val="00EB2442"/>
    <w:rsid w:val="00EB399E"/>
    <w:rsid w:val="00EB4EA2"/>
    <w:rsid w:val="00EB50BE"/>
    <w:rsid w:val="00EB52F8"/>
    <w:rsid w:val="00EB71EA"/>
    <w:rsid w:val="00EB7BFD"/>
    <w:rsid w:val="00EC08EA"/>
    <w:rsid w:val="00EC0ED5"/>
    <w:rsid w:val="00EC27C6"/>
    <w:rsid w:val="00EC29A7"/>
    <w:rsid w:val="00EC2F7B"/>
    <w:rsid w:val="00EC3566"/>
    <w:rsid w:val="00EC36BF"/>
    <w:rsid w:val="00EC4207"/>
    <w:rsid w:val="00EC46AB"/>
    <w:rsid w:val="00EC5653"/>
    <w:rsid w:val="00EC616F"/>
    <w:rsid w:val="00EC68D4"/>
    <w:rsid w:val="00EC71CE"/>
    <w:rsid w:val="00EC740B"/>
    <w:rsid w:val="00ED0393"/>
    <w:rsid w:val="00ED1006"/>
    <w:rsid w:val="00ED1895"/>
    <w:rsid w:val="00ED42B3"/>
    <w:rsid w:val="00ED4B51"/>
    <w:rsid w:val="00ED4D1B"/>
    <w:rsid w:val="00ED5012"/>
    <w:rsid w:val="00ED51BF"/>
    <w:rsid w:val="00ED51DE"/>
    <w:rsid w:val="00ED5A72"/>
    <w:rsid w:val="00ED5DA0"/>
    <w:rsid w:val="00ED6AF6"/>
    <w:rsid w:val="00ED7454"/>
    <w:rsid w:val="00EE1F8F"/>
    <w:rsid w:val="00EE22DD"/>
    <w:rsid w:val="00EE4874"/>
    <w:rsid w:val="00EE5EAF"/>
    <w:rsid w:val="00EE6075"/>
    <w:rsid w:val="00EE6434"/>
    <w:rsid w:val="00EF0166"/>
    <w:rsid w:val="00EF0376"/>
    <w:rsid w:val="00EF054D"/>
    <w:rsid w:val="00EF0B91"/>
    <w:rsid w:val="00EF18FE"/>
    <w:rsid w:val="00EF2322"/>
    <w:rsid w:val="00EF240E"/>
    <w:rsid w:val="00EF279B"/>
    <w:rsid w:val="00EF2AF9"/>
    <w:rsid w:val="00EF3E57"/>
    <w:rsid w:val="00EF4293"/>
    <w:rsid w:val="00EF456C"/>
    <w:rsid w:val="00EF4976"/>
    <w:rsid w:val="00EF4BD7"/>
    <w:rsid w:val="00EF4E8E"/>
    <w:rsid w:val="00EF5787"/>
    <w:rsid w:val="00EF580F"/>
    <w:rsid w:val="00EF60D0"/>
    <w:rsid w:val="00EF652B"/>
    <w:rsid w:val="00EF718B"/>
    <w:rsid w:val="00EF721D"/>
    <w:rsid w:val="00EF79BB"/>
    <w:rsid w:val="00EF7E1A"/>
    <w:rsid w:val="00F002A6"/>
    <w:rsid w:val="00F007B1"/>
    <w:rsid w:val="00F042BE"/>
    <w:rsid w:val="00F04590"/>
    <w:rsid w:val="00F04710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2CB"/>
    <w:rsid w:val="00F11CFC"/>
    <w:rsid w:val="00F11EFB"/>
    <w:rsid w:val="00F13CE9"/>
    <w:rsid w:val="00F14976"/>
    <w:rsid w:val="00F14A87"/>
    <w:rsid w:val="00F150A7"/>
    <w:rsid w:val="00F1546E"/>
    <w:rsid w:val="00F15FA5"/>
    <w:rsid w:val="00F16C0F"/>
    <w:rsid w:val="00F16CDF"/>
    <w:rsid w:val="00F17B47"/>
    <w:rsid w:val="00F2024F"/>
    <w:rsid w:val="00F20600"/>
    <w:rsid w:val="00F209B7"/>
    <w:rsid w:val="00F2215B"/>
    <w:rsid w:val="00F226FF"/>
    <w:rsid w:val="00F22771"/>
    <w:rsid w:val="00F22B70"/>
    <w:rsid w:val="00F231FE"/>
    <w:rsid w:val="00F23200"/>
    <w:rsid w:val="00F2345B"/>
    <w:rsid w:val="00F236BD"/>
    <w:rsid w:val="00F2376F"/>
    <w:rsid w:val="00F2388F"/>
    <w:rsid w:val="00F243D8"/>
    <w:rsid w:val="00F25C10"/>
    <w:rsid w:val="00F260E2"/>
    <w:rsid w:val="00F2770B"/>
    <w:rsid w:val="00F2794A"/>
    <w:rsid w:val="00F30099"/>
    <w:rsid w:val="00F30450"/>
    <w:rsid w:val="00F30828"/>
    <w:rsid w:val="00F313D6"/>
    <w:rsid w:val="00F32D13"/>
    <w:rsid w:val="00F34567"/>
    <w:rsid w:val="00F345DC"/>
    <w:rsid w:val="00F34638"/>
    <w:rsid w:val="00F3530A"/>
    <w:rsid w:val="00F361FF"/>
    <w:rsid w:val="00F400E4"/>
    <w:rsid w:val="00F40DA3"/>
    <w:rsid w:val="00F40F0C"/>
    <w:rsid w:val="00F42E71"/>
    <w:rsid w:val="00F43436"/>
    <w:rsid w:val="00F43835"/>
    <w:rsid w:val="00F44B7A"/>
    <w:rsid w:val="00F4562D"/>
    <w:rsid w:val="00F4735F"/>
    <w:rsid w:val="00F4766C"/>
    <w:rsid w:val="00F47AC9"/>
    <w:rsid w:val="00F47D80"/>
    <w:rsid w:val="00F5003F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25FE"/>
    <w:rsid w:val="00F536D1"/>
    <w:rsid w:val="00F54231"/>
    <w:rsid w:val="00F54328"/>
    <w:rsid w:val="00F54A31"/>
    <w:rsid w:val="00F56007"/>
    <w:rsid w:val="00F5638D"/>
    <w:rsid w:val="00F572D4"/>
    <w:rsid w:val="00F575FD"/>
    <w:rsid w:val="00F57BF8"/>
    <w:rsid w:val="00F602AB"/>
    <w:rsid w:val="00F607C5"/>
    <w:rsid w:val="00F60B21"/>
    <w:rsid w:val="00F60DEA"/>
    <w:rsid w:val="00F61094"/>
    <w:rsid w:val="00F62576"/>
    <w:rsid w:val="00F62AEB"/>
    <w:rsid w:val="00F62D21"/>
    <w:rsid w:val="00F6302A"/>
    <w:rsid w:val="00F63689"/>
    <w:rsid w:val="00F638CA"/>
    <w:rsid w:val="00F63EE5"/>
    <w:rsid w:val="00F6436D"/>
    <w:rsid w:val="00F6448F"/>
    <w:rsid w:val="00F64C2B"/>
    <w:rsid w:val="00F650A5"/>
    <w:rsid w:val="00F651BE"/>
    <w:rsid w:val="00F67EBF"/>
    <w:rsid w:val="00F67F36"/>
    <w:rsid w:val="00F67F53"/>
    <w:rsid w:val="00F703BE"/>
    <w:rsid w:val="00F70F6A"/>
    <w:rsid w:val="00F717A9"/>
    <w:rsid w:val="00F71F69"/>
    <w:rsid w:val="00F72AFA"/>
    <w:rsid w:val="00F72B72"/>
    <w:rsid w:val="00F72B7D"/>
    <w:rsid w:val="00F72CEC"/>
    <w:rsid w:val="00F72F54"/>
    <w:rsid w:val="00F73B45"/>
    <w:rsid w:val="00F74BB9"/>
    <w:rsid w:val="00F75496"/>
    <w:rsid w:val="00F75582"/>
    <w:rsid w:val="00F76A5F"/>
    <w:rsid w:val="00F76EFA"/>
    <w:rsid w:val="00F774C7"/>
    <w:rsid w:val="00F774CE"/>
    <w:rsid w:val="00F777D3"/>
    <w:rsid w:val="00F77ED4"/>
    <w:rsid w:val="00F804BE"/>
    <w:rsid w:val="00F817CE"/>
    <w:rsid w:val="00F81B9A"/>
    <w:rsid w:val="00F81D10"/>
    <w:rsid w:val="00F82F14"/>
    <w:rsid w:val="00F82FD6"/>
    <w:rsid w:val="00F82FDD"/>
    <w:rsid w:val="00F8456C"/>
    <w:rsid w:val="00F8516E"/>
    <w:rsid w:val="00F8568D"/>
    <w:rsid w:val="00F859D8"/>
    <w:rsid w:val="00F86341"/>
    <w:rsid w:val="00F866D8"/>
    <w:rsid w:val="00F868F5"/>
    <w:rsid w:val="00F86F2E"/>
    <w:rsid w:val="00F90411"/>
    <w:rsid w:val="00F9056A"/>
    <w:rsid w:val="00F90C8E"/>
    <w:rsid w:val="00F90F74"/>
    <w:rsid w:val="00F90F79"/>
    <w:rsid w:val="00F90F8D"/>
    <w:rsid w:val="00F918F7"/>
    <w:rsid w:val="00F925DF"/>
    <w:rsid w:val="00F92782"/>
    <w:rsid w:val="00F93AA9"/>
    <w:rsid w:val="00F95902"/>
    <w:rsid w:val="00F95E69"/>
    <w:rsid w:val="00F962A9"/>
    <w:rsid w:val="00F96439"/>
    <w:rsid w:val="00F964F6"/>
    <w:rsid w:val="00F96985"/>
    <w:rsid w:val="00F96BB8"/>
    <w:rsid w:val="00F96FEB"/>
    <w:rsid w:val="00F97838"/>
    <w:rsid w:val="00F97B5E"/>
    <w:rsid w:val="00F97C2B"/>
    <w:rsid w:val="00FA0390"/>
    <w:rsid w:val="00FA0E1D"/>
    <w:rsid w:val="00FA2776"/>
    <w:rsid w:val="00FA2BB3"/>
    <w:rsid w:val="00FA2C50"/>
    <w:rsid w:val="00FA2E5B"/>
    <w:rsid w:val="00FA2EC7"/>
    <w:rsid w:val="00FA3AAA"/>
    <w:rsid w:val="00FA446D"/>
    <w:rsid w:val="00FA50EC"/>
    <w:rsid w:val="00FA6713"/>
    <w:rsid w:val="00FA794B"/>
    <w:rsid w:val="00FB034E"/>
    <w:rsid w:val="00FB0489"/>
    <w:rsid w:val="00FB18CB"/>
    <w:rsid w:val="00FB1DC8"/>
    <w:rsid w:val="00FB2C99"/>
    <w:rsid w:val="00FB2D95"/>
    <w:rsid w:val="00FB44C5"/>
    <w:rsid w:val="00FB4522"/>
    <w:rsid w:val="00FB4C80"/>
    <w:rsid w:val="00FB5C29"/>
    <w:rsid w:val="00FB6A6A"/>
    <w:rsid w:val="00FB6E41"/>
    <w:rsid w:val="00FB7048"/>
    <w:rsid w:val="00FB75FA"/>
    <w:rsid w:val="00FB77E4"/>
    <w:rsid w:val="00FB782E"/>
    <w:rsid w:val="00FB7DEA"/>
    <w:rsid w:val="00FC00AE"/>
    <w:rsid w:val="00FC0E49"/>
    <w:rsid w:val="00FC0F0B"/>
    <w:rsid w:val="00FC1EBC"/>
    <w:rsid w:val="00FC269A"/>
    <w:rsid w:val="00FC2C12"/>
    <w:rsid w:val="00FC5D10"/>
    <w:rsid w:val="00FC6636"/>
    <w:rsid w:val="00FC7429"/>
    <w:rsid w:val="00FD060E"/>
    <w:rsid w:val="00FD07F6"/>
    <w:rsid w:val="00FD0845"/>
    <w:rsid w:val="00FD1BE3"/>
    <w:rsid w:val="00FD1EC8"/>
    <w:rsid w:val="00FD47ED"/>
    <w:rsid w:val="00FD4C23"/>
    <w:rsid w:val="00FD5AB9"/>
    <w:rsid w:val="00FD74DB"/>
    <w:rsid w:val="00FD7660"/>
    <w:rsid w:val="00FD7CC3"/>
    <w:rsid w:val="00FE0655"/>
    <w:rsid w:val="00FE08D3"/>
    <w:rsid w:val="00FE2365"/>
    <w:rsid w:val="00FE252B"/>
    <w:rsid w:val="00FE2C65"/>
    <w:rsid w:val="00FE30E9"/>
    <w:rsid w:val="00FE37D7"/>
    <w:rsid w:val="00FE42EE"/>
    <w:rsid w:val="00FE4A94"/>
    <w:rsid w:val="00FE4C7B"/>
    <w:rsid w:val="00FE54CD"/>
    <w:rsid w:val="00FE5DC4"/>
    <w:rsid w:val="00FE5E3A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6E8"/>
    <w:rsid w:val="00FF3FDF"/>
    <w:rsid w:val="00FF45A5"/>
    <w:rsid w:val="00FF519D"/>
    <w:rsid w:val="00FF59D4"/>
    <w:rsid w:val="00FF5C91"/>
    <w:rsid w:val="00FF668F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3460C47"/>
  <w15:docId w15:val="{D25705A2-C5C8-4266-853E-9DC2CC9C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81D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link w:val="31"/>
    <w:qFormat/>
    <w:rsid w:val="00EA005D"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Pr>
      <w:sz w:val="16"/>
      <w:szCs w:val="16"/>
    </w:rPr>
  </w:style>
  <w:style w:type="character" w:styleId="a5">
    <w:name w:val="Hyperlink"/>
    <w:uiPriority w:val="99"/>
    <w:rPr>
      <w:color w:val="0000FF"/>
      <w:u w:val="single"/>
      <w:lang w:val="en-GB"/>
    </w:rPr>
  </w:style>
  <w:style w:type="character" w:styleId="a6">
    <w:name w:val="page number"/>
    <w:basedOn w:val="a1"/>
    <w:semiHidden/>
  </w:style>
  <w:style w:type="character" w:styleId="a7">
    <w:name w:val="FollowedHyperlink"/>
    <w:semiHidden/>
    <w:rPr>
      <w:color w:val="FF0000"/>
      <w:u w:val="single"/>
    </w:rPr>
  </w:style>
  <w:style w:type="character" w:styleId="a8">
    <w:name w:val="footnote reference"/>
    <w:semiHidden/>
    <w:rPr>
      <w:b/>
      <w:bCs/>
      <w:position w:val="6"/>
      <w:sz w:val="16"/>
      <w:szCs w:val="16"/>
    </w:rPr>
  </w:style>
  <w:style w:type="character" w:customStyle="1" w:styleId="a9">
    <w:name w:val="頁尾 字元"/>
    <w:link w:val="aa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b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ac">
    <w:name w:val="本文 字元"/>
    <w:link w:val="ad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標題 1 字元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e">
    <w:name w:val="頁首 字元"/>
    <w:link w:val="af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0">
    <w:name w:val="正文文本 字符"/>
    <w:rPr>
      <w:rFonts w:ascii="Arial" w:hAnsi="Arial"/>
      <w:lang w:val="en-GB"/>
    </w:rPr>
  </w:style>
  <w:style w:type="paragraph" w:styleId="ad">
    <w:name w:val="Body Text"/>
    <w:basedOn w:val="a0"/>
    <w:link w:val="ac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f1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af2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">
    <w:name w:val="header"/>
    <w:link w:val="ae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0">
    <w:name w:val="List Bullet 3"/>
    <w:basedOn w:val="20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1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0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2"/>
    <w:link w:val="B3Char2"/>
    <w:qFormat/>
    <w:pPr>
      <w:spacing w:after="180"/>
      <w:jc w:val="left"/>
    </w:pPr>
    <w:rPr>
      <w:lang w:eastAsia="en-US"/>
    </w:rPr>
  </w:style>
  <w:style w:type="paragraph" w:styleId="22">
    <w:name w:val="toc 2"/>
    <w:basedOn w:val="12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3">
    <w:name w:val="List"/>
    <w:basedOn w:val="a0"/>
    <w:pPr>
      <w:ind w:left="568" w:hanging="284"/>
    </w:pPr>
  </w:style>
  <w:style w:type="paragraph" w:styleId="20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80">
    <w:name w:val="toc 8"/>
    <w:basedOn w:val="12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af4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d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footer"/>
    <w:basedOn w:val="af"/>
    <w:link w:val="a9"/>
    <w:uiPriority w:val="99"/>
    <w:qFormat/>
    <w:pPr>
      <w:jc w:val="center"/>
    </w:pPr>
    <w:rPr>
      <w:i/>
      <w:iCs/>
    </w:rPr>
  </w:style>
  <w:style w:type="paragraph" w:styleId="50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5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af6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3">
    <w:name w:val="List Number 2"/>
    <w:basedOn w:val="af7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4"/>
    <w:link w:val="B2Char"/>
    <w:qFormat/>
    <w:pPr>
      <w:spacing w:after="180"/>
      <w:jc w:val="left"/>
    </w:pPr>
    <w:rPr>
      <w:lang w:eastAsia="en-US"/>
    </w:rPr>
  </w:style>
  <w:style w:type="paragraph" w:styleId="af8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,列出段落"/>
    <w:basedOn w:val="a0"/>
    <w:link w:val="af9"/>
    <w:uiPriority w:val="34"/>
    <w:qFormat/>
    <w:pPr>
      <w:ind w:left="720"/>
      <w:contextualSpacing/>
    </w:pPr>
  </w:style>
  <w:style w:type="paragraph" w:styleId="afa">
    <w:name w:val="annotation subject"/>
    <w:basedOn w:val="afb"/>
    <w:next w:val="afb"/>
    <w:semiHidden/>
    <w:rPr>
      <w:b/>
      <w:bCs/>
    </w:rPr>
  </w:style>
  <w:style w:type="paragraph" w:styleId="41">
    <w:name w:val="toc 4"/>
    <w:basedOn w:val="33"/>
    <w:semiHidden/>
    <w:pPr>
      <w:ind w:left="1418" w:hanging="1418"/>
    </w:pPr>
  </w:style>
  <w:style w:type="paragraph" w:customStyle="1" w:styleId="B1">
    <w:name w:val="B1"/>
    <w:basedOn w:val="af3"/>
    <w:link w:val="B1Char"/>
    <w:qFormat/>
    <w:pPr>
      <w:spacing w:after="180"/>
      <w:jc w:val="left"/>
    </w:pPr>
    <w:rPr>
      <w:lang w:eastAsia="en-US"/>
    </w:r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4">
    <w:name w:val="List 2"/>
    <w:basedOn w:val="af3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2">
    <w:name w:val="List 3"/>
    <w:basedOn w:val="24"/>
    <w:pPr>
      <w:ind w:left="1135"/>
    </w:pPr>
  </w:style>
  <w:style w:type="paragraph" w:styleId="42">
    <w:name w:val="List 4"/>
    <w:basedOn w:val="32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1">
    <w:name w:val="List 5"/>
    <w:basedOn w:val="42"/>
    <w:pPr>
      <w:ind w:left="1702"/>
    </w:pPr>
  </w:style>
  <w:style w:type="paragraph" w:customStyle="1" w:styleId="Figure">
    <w:name w:val="Figure"/>
    <w:basedOn w:val="a0"/>
    <w:next w:val="af6"/>
    <w:pPr>
      <w:keepNext/>
      <w:keepLines/>
      <w:spacing w:before="180"/>
      <w:jc w:val="center"/>
    </w:pPr>
  </w:style>
  <w:style w:type="paragraph" w:styleId="afb">
    <w:name w:val="annotation text"/>
    <w:basedOn w:val="a0"/>
    <w:link w:val="afc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af7">
    <w:name w:val="List Number"/>
    <w:basedOn w:val="af3"/>
  </w:style>
  <w:style w:type="paragraph" w:styleId="33">
    <w:name w:val="toc 3"/>
    <w:basedOn w:val="2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12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a0"/>
    <w:qFormat/>
    <w:pPr>
      <w:numPr>
        <w:numId w:val="14"/>
      </w:numPr>
      <w:tabs>
        <w:tab w:val="left" w:pos="1701"/>
      </w:tabs>
    </w:pPr>
    <w:rPr>
      <w:b/>
      <w:bCs/>
    </w:rPr>
  </w:style>
  <w:style w:type="paragraph" w:styleId="25">
    <w:name w:val="index 2"/>
    <w:basedOn w:val="11"/>
    <w:semiHidden/>
    <w:pPr>
      <w:ind w:left="284"/>
    </w:pPr>
  </w:style>
  <w:style w:type="paragraph" w:styleId="52">
    <w:name w:val="toc 5"/>
    <w:basedOn w:val="41"/>
    <w:semiHidden/>
    <w:pPr>
      <w:tabs>
        <w:tab w:val="right" w:pos="1701"/>
      </w:tabs>
      <w:ind w:left="1701" w:hanging="1701"/>
    </w:pPr>
  </w:style>
  <w:style w:type="paragraph" w:styleId="60">
    <w:name w:val="toc 6"/>
    <w:basedOn w:val="52"/>
    <w:next w:val="a0"/>
    <w:semiHidden/>
    <w:pPr>
      <w:ind w:left="1985" w:hanging="1985"/>
    </w:pPr>
  </w:style>
  <w:style w:type="paragraph" w:customStyle="1" w:styleId="B4">
    <w:name w:val="B4"/>
    <w:basedOn w:val="42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7"/>
      </w:numPr>
      <w:tabs>
        <w:tab w:val="left" w:pos="1304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8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9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afb"/>
    <w:next w:val="afb"/>
    <w:semiHidden/>
    <w:pPr>
      <w:numPr>
        <w:numId w:val="10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afd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c">
    <w:name w:val="註解文字 字元"/>
    <w:link w:val="afb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a0"/>
    <w:rsid w:val="00616509"/>
    <w:pPr>
      <w:numPr>
        <w:numId w:val="12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9">
    <w:name w:val="清單段落 字元"/>
    <w:aliases w:val="- Bullets 字元,?? ?? 字元,????? 字元,???? 字元,Lista1 字元,列出段落1 字元,中等深浅网格 1 - 着色 21 字元,¥¡¡¡¡ì¬º¥¹¥È¶ÎÂä 字元,ÁÐ³ö¶ÎÂä 字元,列表段落1 字元,—ño’i—Ž 字元,¥ê¥¹¥È¶ÎÂä 字元,1st level - Bullet List Paragraph 字元,Lettre d'introduction 字元,Paragrafo elenco 字元,Normal bullet 2 字元"/>
    <w:link w:val="af8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rsid w:val="005C58E5"/>
    <w:pPr>
      <w:numPr>
        <w:numId w:val="13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0206B"/>
    <w:rPr>
      <w:rFonts w:ascii="Arial" w:hAnsi="Arial"/>
      <w:color w:val="FF0000"/>
      <w:lang w:val="en-GB" w:eastAsia="en-US"/>
    </w:rPr>
  </w:style>
  <w:style w:type="paragraph" w:styleId="Web">
    <w:name w:val="Normal (Web)"/>
    <w:basedOn w:val="a0"/>
    <w:uiPriority w:val="99"/>
    <w:semiHidden/>
    <w:unhideWhenUsed/>
    <w:rsid w:val="004F6FF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 w:cs="SimSun"/>
      <w:sz w:val="24"/>
      <w:szCs w:val="24"/>
      <w:lang w:val="en-US"/>
    </w:rPr>
  </w:style>
  <w:style w:type="character" w:styleId="afe">
    <w:name w:val="Placeholder Text"/>
    <w:basedOn w:val="a1"/>
    <w:uiPriority w:val="99"/>
    <w:unhideWhenUsed/>
    <w:rsid w:val="00926D47"/>
    <w:rPr>
      <w:color w:val="808080"/>
    </w:rPr>
  </w:style>
  <w:style w:type="numbering" w:customStyle="1" w:styleId="StyleBulleted">
    <w:name w:val="Style Bulleted"/>
    <w:rsid w:val="00D33546"/>
    <w:pPr>
      <w:numPr>
        <w:numId w:val="15"/>
      </w:numPr>
    </w:pPr>
  </w:style>
  <w:style w:type="character" w:customStyle="1" w:styleId="21">
    <w:name w:val="標題 2 字元"/>
    <w:basedOn w:val="a1"/>
    <w:link w:val="2"/>
    <w:rsid w:val="00F572D4"/>
    <w:rPr>
      <w:rFonts w:ascii="Arial" w:hAnsi="Arial"/>
      <w:sz w:val="32"/>
      <w:szCs w:val="32"/>
      <w:lang w:val="en-GB"/>
    </w:rPr>
  </w:style>
  <w:style w:type="character" w:customStyle="1" w:styleId="31">
    <w:name w:val="標題 3 字元"/>
    <w:basedOn w:val="a1"/>
    <w:link w:val="3"/>
    <w:rsid w:val="00F572D4"/>
    <w:rPr>
      <w:rFonts w:ascii="Arial" w:hAnsi="Arial"/>
      <w:sz w:val="28"/>
      <w:szCs w:val="28"/>
      <w:lang w:val="en-GB"/>
    </w:rPr>
  </w:style>
  <w:style w:type="character" w:styleId="aff">
    <w:name w:val="Strong"/>
    <w:basedOn w:val="a1"/>
    <w:qFormat/>
    <w:rsid w:val="00CF565C"/>
    <w:rPr>
      <w:b/>
      <w:bCs/>
    </w:rPr>
  </w:style>
  <w:style w:type="character" w:customStyle="1" w:styleId="B1Zchn">
    <w:name w:val="B1 Zchn"/>
    <w:qFormat/>
    <w:rsid w:val="00053C4F"/>
    <w:rPr>
      <w:rFonts w:eastAsia="Times New Roman"/>
    </w:rPr>
  </w:style>
  <w:style w:type="character" w:customStyle="1" w:styleId="NOZchn">
    <w:name w:val="NO Zchn"/>
    <w:rsid w:val="00E6548B"/>
    <w:rPr>
      <w:rFonts w:eastAsia="Times New Roman"/>
    </w:rPr>
  </w:style>
  <w:style w:type="character" w:customStyle="1" w:styleId="TALChar">
    <w:name w:val="TAL Char"/>
    <w:locked/>
    <w:rsid w:val="001A65B4"/>
    <w:rPr>
      <w:rFonts w:ascii="Arial" w:hAnsi="Arial" w:cs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09722B-8252-46D9-A604-EF9868ACD5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649</TotalTime>
  <Pages>5</Pages>
  <Words>1391</Words>
  <Characters>7935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MediaTek</vt:lpstr>
      <vt:lpstr>OPPO</vt:lpstr>
    </vt:vector>
  </TitlesOfParts>
  <Company/>
  <LinksUpToDate>false</LinksUpToDate>
  <CharactersWithSpaces>9308</CharactersWithSpaces>
  <SharedDoc>false</SharedDoc>
  <HLinks>
    <vt:vector size="48" baseType="variant">
      <vt:variant>
        <vt:i4>1572917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_Toc46150408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_Toc46150407</vt:lpwstr>
      </vt:variant>
      <vt:variant>
        <vt:i4>1441845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_Toc46150406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_Toc46150405</vt:lpwstr>
      </vt:variant>
      <vt:variant>
        <vt:i4>1310773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_Toc46150404</vt:lpwstr>
      </vt:variant>
      <vt:variant>
        <vt:i4>1245237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_Toc46150403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_Toc46150402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_Toc46150401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MediaTek</dc:title>
  <dc:subject/>
  <dc:creator>Xuelong Wang</dc:creator>
  <cp:keywords>3GPP; TDoc, CTPClassification=CTP_NT</cp:keywords>
  <cp:lastModifiedBy>MediaTek</cp:lastModifiedBy>
  <cp:revision>112</cp:revision>
  <cp:lastPrinted>2008-01-31T16:09:00Z</cp:lastPrinted>
  <dcterms:created xsi:type="dcterms:W3CDTF">2022-04-22T04:37:00Z</dcterms:created>
  <dcterms:modified xsi:type="dcterms:W3CDTF">2023-02-17T04:15:00Z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  <property fmtid="{D5CDD505-2E9C-101B-9397-08002B2CF9AE}" pid="20" name="MSIP_Label_83bcef13-7cac-433f-ba1d-47a323951816_Enabled">
    <vt:lpwstr>true</vt:lpwstr>
  </property>
  <property fmtid="{D5CDD505-2E9C-101B-9397-08002B2CF9AE}" pid="21" name="MSIP_Label_83bcef13-7cac-433f-ba1d-47a323951816_SetDate">
    <vt:lpwstr>2022-11-04T02:01:16Z</vt:lpwstr>
  </property>
  <property fmtid="{D5CDD505-2E9C-101B-9397-08002B2CF9AE}" pid="22" name="MSIP_Label_83bcef13-7cac-433f-ba1d-47a323951816_Method">
    <vt:lpwstr>Privileged</vt:lpwstr>
  </property>
  <property fmtid="{D5CDD505-2E9C-101B-9397-08002B2CF9AE}" pid="23" name="MSIP_Label_83bcef13-7cac-433f-ba1d-47a323951816_Name">
    <vt:lpwstr>MTK_Unclassified</vt:lpwstr>
  </property>
  <property fmtid="{D5CDD505-2E9C-101B-9397-08002B2CF9AE}" pid="24" name="MSIP_Label_83bcef13-7cac-433f-ba1d-47a323951816_SiteId">
    <vt:lpwstr>a7687ede-7a6b-4ef6-bace-642f677fbe31</vt:lpwstr>
  </property>
  <property fmtid="{D5CDD505-2E9C-101B-9397-08002B2CF9AE}" pid="25" name="MSIP_Label_83bcef13-7cac-433f-ba1d-47a323951816_ActionId">
    <vt:lpwstr>59884d70-cc08-4730-8d7d-ede5858c0a9f</vt:lpwstr>
  </property>
  <property fmtid="{D5CDD505-2E9C-101B-9397-08002B2CF9AE}" pid="26" name="MSIP_Label_83bcef13-7cac-433f-ba1d-47a323951816_ContentBits">
    <vt:lpwstr>0</vt:lpwstr>
  </property>
</Properties>
</file>